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196421851" w:displacedByCustomXml="next"/>
    <w:bookmarkStart w:id="1" w:name="_Toc196418728" w:displacedByCustomXml="next"/>
    <w:bookmarkStart w:id="2" w:name="_Toc196417974" w:displacedByCustomXml="next"/>
    <w:bookmarkStart w:id="3" w:name="_Toc196417949" w:displacedByCustomXml="next"/>
    <w:bookmarkStart w:id="4" w:name="_Toc196417841" w:displacedByCustomXml="next"/>
    <w:bookmarkStart w:id="5" w:name="_Toc196418550" w:displacedByCustomXml="next"/>
    <w:sdt>
      <w:sdtPr>
        <w:rPr>
          <w:rStyle w:val="Emphasis"/>
          <w:rFonts w:ascii="Plus Jakarta Sans SemiBold" w:hAnsi="Plus Jakarta Sans SemiBold"/>
          <w:b/>
          <w:bCs/>
          <w:i w:val="0"/>
          <w:iCs w:val="0"/>
          <w:color w:val="000000"/>
          <w:u w:val="none"/>
          <w:lang w:val="en-GB"/>
        </w:rPr>
        <w:id w:val="-804383714"/>
        <w:docPartObj>
          <w:docPartGallery w:val="Cover Pages"/>
          <w:docPartUnique/>
        </w:docPartObj>
      </w:sdtPr>
      <w:sdtEndPr>
        <w:rPr>
          <w:rStyle w:val="Emphasis"/>
        </w:rPr>
      </w:sdtEndPr>
      <w:sdtContent>
        <w:p w14:paraId="6A965A14" w14:textId="664D62ED" w:rsidR="003E55CE" w:rsidRPr="00DF43D6" w:rsidRDefault="00236352" w:rsidP="00DF43D6">
          <w:pPr>
            <w:rPr>
              <w:rFonts w:ascii="Plus Jakarta Sans SemiBold" w:hAnsi="Plus Jakarta Sans SemiBold"/>
              <w:b/>
              <w:bCs/>
              <w:color w:val="000000"/>
              <w:lang w:val="en-GB"/>
            </w:rPr>
          </w:pPr>
          <w:r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671552" behindDoc="0" locked="0" layoutInCell="1" allowOverlap="1" wp14:anchorId="71D5B84A" wp14:editId="430D7D8F">
                    <wp:simplePos x="0" y="0"/>
                    <wp:positionH relativeFrom="margin">
                      <wp:posOffset>3810</wp:posOffset>
                    </wp:positionH>
                    <wp:positionV relativeFrom="paragraph">
                      <wp:posOffset>6223635</wp:posOffset>
                    </wp:positionV>
                    <wp:extent cx="5599430" cy="1193800"/>
                    <wp:effectExtent l="0" t="0" r="1270" b="6350"/>
                    <wp:wrapNone/>
                    <wp:docPr id="1076054367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599430" cy="1193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BDF722A" w14:textId="00ABC7B0" w:rsidR="00F54C9F" w:rsidRPr="001C24B6" w:rsidRDefault="00236352" w:rsidP="00531930">
                                <w:pPr>
                                  <w:pStyle w:val="BodyText"/>
                                  <w:rPr>
                                    <w:rFonts w:ascii="Plus Jakarta Sans SemiBold" w:hAnsi="Plus Jakarta Sans SemiBold"/>
                                    <w:b/>
                                    <w:bCs/>
                                    <w:color w:val="512EAB"/>
                                    <w:sz w:val="40"/>
                                    <w:szCs w:val="36"/>
                                  </w:rPr>
                                </w:pPr>
                                <w:r>
                                  <w:rPr>
                                    <w:color w:val="512EAB"/>
                                    <w:sz w:val="36"/>
                                    <w:szCs w:val="36"/>
                                  </w:rPr>
                                  <w:t>Enhancing Teaching through Exam Insights International GCSE Chemistry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1D5B84A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026" type="#_x0000_t202" style="position:absolute;margin-left:.3pt;margin-top:490.05pt;width:440.9pt;height:94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" filled="f" stroked="f" strokeweight=".5pt">
                    <v:textbox inset="0,0,0,0">
                      <w:txbxContent>
                        <w:p w14:paraId="7BDF722A" w14:textId="00ABC7B0" w:rsidR="00F54C9F" w:rsidRPr="001C24B6" w:rsidRDefault="00236352" w:rsidP="00531930">
                          <w:pPr>
                            <w:pStyle w:val="BodyText"/>
                            <w:rPr>
                              <w:rFonts w:ascii="Plus Jakarta Sans SemiBold" w:hAnsi="Plus Jakarta Sans SemiBold"/>
                              <w:b/>
                              <w:bCs/>
                              <w:color w:val="512EAB"/>
                              <w:sz w:val="40"/>
                              <w:szCs w:val="36"/>
                            </w:rPr>
                          </w:pPr>
                          <w:r>
                            <w:rPr>
                              <w:color w:val="512EAB"/>
                              <w:sz w:val="36"/>
                              <w:szCs w:val="36"/>
                            </w:rPr>
                            <w:t>Enhancing Teaching through Exam Insights International GCSE Chemistry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F54C9F"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670528" behindDoc="0" locked="0" layoutInCell="1" allowOverlap="1" wp14:anchorId="7395E223" wp14:editId="061FD53B">
                    <wp:simplePos x="0" y="0"/>
                    <wp:positionH relativeFrom="margin">
                      <wp:posOffset>-8890</wp:posOffset>
                    </wp:positionH>
                    <wp:positionV relativeFrom="paragraph">
                      <wp:posOffset>3766185</wp:posOffset>
                    </wp:positionV>
                    <wp:extent cx="5905500" cy="2247900"/>
                    <wp:effectExtent l="0" t="0" r="0" b="0"/>
                    <wp:wrapNone/>
                    <wp:docPr id="1482477170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05500" cy="2247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2BB9BB" w14:textId="71A4A981" w:rsidR="00F54C9F" w:rsidRPr="001C24B6" w:rsidRDefault="00945D3E" w:rsidP="00531930">
                                <w:pPr>
                                  <w:rPr>
                                    <w:rFonts w:asciiTheme="majorHAnsi" w:hAnsiTheme="majorHAnsi"/>
                                    <w:b/>
                                    <w:bCs/>
                                    <w:color w:val="0D004D"/>
                                    <w:sz w:val="60"/>
                                    <w:szCs w:val="96"/>
                                  </w:rPr>
                                </w:pPr>
                                <w:r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>Delegate</w:t>
                                </w:r>
                                <w:r w:rsidR="00F54C9F"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 xml:space="preserve"> Booklet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395E223" id="_x0000_s1027" type="#_x0000_t202" style="position:absolute;margin-left:-.7pt;margin-top:296.55pt;width:465pt;height:177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" filled="f" stroked="f" strokeweight=".5pt">
                    <v:textbox inset="0,0,0,0">
                      <w:txbxContent>
                        <w:p w14:paraId="462BB9BB" w14:textId="71A4A981" w:rsidR="00F54C9F" w:rsidRPr="001C24B6" w:rsidRDefault="00945D3E" w:rsidP="00531930">
                          <w:pPr>
                            <w:rPr>
                              <w:rFonts w:asciiTheme="majorHAnsi" w:hAnsiTheme="majorHAnsi"/>
                              <w:b/>
                              <w:bCs/>
                              <w:color w:val="0D004D"/>
                              <w:sz w:val="60"/>
                              <w:szCs w:val="96"/>
                            </w:rPr>
                          </w:pPr>
                          <w:r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>Delegate</w:t>
                          </w:r>
                          <w:r w:rsidR="00F54C9F"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 xml:space="preserve"> Booklet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F54C9F"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drawing>
              <wp:anchor distT="0" distB="360045" distL="114300" distR="114300" simplePos="0" relativeHeight="251669504" behindDoc="0" locked="0" layoutInCell="1" allowOverlap="1" wp14:anchorId="2DBAD377" wp14:editId="734F4AE7">
                <wp:simplePos x="0" y="0"/>
                <wp:positionH relativeFrom="column">
                  <wp:posOffset>-198755</wp:posOffset>
                </wp:positionH>
                <wp:positionV relativeFrom="paragraph">
                  <wp:posOffset>-102235</wp:posOffset>
                </wp:positionV>
                <wp:extent cx="2004695" cy="741045"/>
                <wp:effectExtent l="0" t="0" r="0" b="0"/>
                <wp:wrapNone/>
                <wp:docPr id="1519921637" name="Graphic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2302984" name="Graphic 1642302984"/>
                        <pic:cNvPicPr/>
                      </pic:nvPicPr>
                      <pic:blipFill>
                        <a:blip r:embed="rId11">
                          <a:extLst>
                            <a:ext uri="{96DAC541-7B7A-43D3-8B79-37D633B846F1}">
                              <asvg:svgBlip xmlns:asvg="http://schemas.microsoft.com/office/drawing/2016/SVG/main" r:embed="rId12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04695" cy="741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br w:type="page"/>
          </w:r>
        </w:p>
      </w:sdtContent>
    </w:sdt>
    <w:bookmarkEnd w:id="0" w:displacedByCustomXml="prev"/>
    <w:bookmarkEnd w:id="1" w:displacedByCustomXml="prev"/>
    <w:bookmarkEnd w:id="2" w:displacedByCustomXml="prev"/>
    <w:bookmarkEnd w:id="3" w:displacedByCustomXml="prev"/>
    <w:bookmarkEnd w:id="4" w:displacedByCustomXml="prev"/>
    <w:bookmarkEnd w:id="5"/>
    <w:p w14:paraId="3816AF53" w14:textId="590F627D" w:rsidR="0061065A" w:rsidRDefault="0061065A" w:rsidP="00945D3E">
      <w:pPr>
        <w:pStyle w:val="Heading1"/>
      </w:pPr>
      <w:r>
        <w:lastRenderedPageBreak/>
        <w:t>International GCSE</w:t>
      </w:r>
    </w:p>
    <w:p w14:paraId="31570E34" w14:textId="5A137906" w:rsidR="00945D3E" w:rsidRDefault="00945D3E" w:rsidP="00945D3E">
      <w:pPr>
        <w:pStyle w:val="Heading1"/>
      </w:pPr>
      <w:r w:rsidRPr="00945D3E">
        <w:t xml:space="preserve">Activity 1 </w:t>
      </w:r>
    </w:p>
    <w:p w14:paraId="0FCB3E48" w14:textId="77777777" w:rsidR="00A03093" w:rsidRPr="00A03093" w:rsidRDefault="00A03093" w:rsidP="00A03093">
      <w:pPr>
        <w:pStyle w:val="Heading2"/>
      </w:pPr>
      <w:r w:rsidRPr="00A03093">
        <w:t>Examples of command words and AOs</w:t>
      </w:r>
    </w:p>
    <w:p w14:paraId="55C3E1C9" w14:textId="1801F44C" w:rsidR="00A03093" w:rsidRPr="00A03093" w:rsidRDefault="00A03093" w:rsidP="00A03093">
      <w:pPr>
        <w:rPr>
          <w:sz w:val="28"/>
          <w:szCs w:val="28"/>
          <w:lang w:eastAsia="en-US"/>
        </w:rPr>
      </w:pPr>
      <w:r w:rsidRPr="00A03093">
        <w:rPr>
          <w:sz w:val="28"/>
          <w:szCs w:val="28"/>
          <w:lang w:eastAsia="en-US"/>
        </w:rPr>
        <w:t xml:space="preserve">Your booklet contains some examples of questions </w:t>
      </w:r>
      <w:r w:rsidRPr="00A03093">
        <w:rPr>
          <w:sz w:val="28"/>
          <w:szCs w:val="28"/>
          <w:lang w:eastAsia="en-US"/>
        </w:rPr>
        <w:t>.</w:t>
      </w:r>
    </w:p>
    <w:p w14:paraId="6164D8EF" w14:textId="77777777" w:rsidR="00A03093" w:rsidRPr="00A03093" w:rsidRDefault="00A03093" w:rsidP="00A03093">
      <w:pPr>
        <w:rPr>
          <w:sz w:val="28"/>
          <w:szCs w:val="28"/>
          <w:lang w:eastAsia="en-US"/>
        </w:rPr>
      </w:pPr>
    </w:p>
    <w:p w14:paraId="57B6A3EF" w14:textId="74E32369" w:rsidR="00A03093" w:rsidRPr="00A03093" w:rsidRDefault="00A03093" w:rsidP="00A03093">
      <w:pPr>
        <w:rPr>
          <w:sz w:val="28"/>
          <w:szCs w:val="28"/>
          <w:lang w:eastAsia="en-US"/>
        </w:rPr>
      </w:pPr>
      <w:r w:rsidRPr="00A03093">
        <w:rPr>
          <w:sz w:val="28"/>
          <w:szCs w:val="28"/>
          <w:lang w:eastAsia="en-US"/>
        </w:rPr>
        <w:t>For each question/part question state that command word used and assign an assessment objective</w:t>
      </w:r>
      <w:r w:rsidRPr="00A03093">
        <w:rPr>
          <w:sz w:val="28"/>
          <w:szCs w:val="28"/>
          <w:lang w:eastAsia="en-US"/>
        </w:rPr>
        <w:t>.</w:t>
      </w:r>
    </w:p>
    <w:p w14:paraId="08AA32F7" w14:textId="77777777" w:rsidR="00A03093" w:rsidRDefault="00A03093" w:rsidP="00A03093">
      <w:pPr>
        <w:rPr>
          <w:lang w:eastAsia="en-US"/>
        </w:rPr>
      </w:pPr>
    </w:p>
    <w:p w14:paraId="20BF7595" w14:textId="49010789" w:rsidR="00A03093" w:rsidRDefault="00A03093" w:rsidP="00A03093">
      <w:pPr>
        <w:rPr>
          <w:lang w:eastAsia="en-US"/>
        </w:rPr>
      </w:pPr>
      <w:r w:rsidRPr="00B555B0">
        <w:rPr>
          <w:rFonts w:cs="Open Sans Light"/>
          <w:lang w:eastAsia="en-US"/>
        </w:rPr>
        <w:drawing>
          <wp:inline distT="0" distB="0" distL="0" distR="0" wp14:anchorId="478AE770" wp14:editId="36DD9745">
            <wp:extent cx="6125847" cy="4724400"/>
            <wp:effectExtent l="0" t="0" r="8255" b="0"/>
            <wp:docPr id="1462303517" name="Picture 7" descr="A screenshot of a white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7FBC4B4-C2F1-F1FD-01F0-8692642EF0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303517" name="Picture 7" descr="A screenshot of a white text&#10;&#10;Description automatically generated">
                      <a:extLst>
                        <a:ext uri="{FF2B5EF4-FFF2-40B4-BE49-F238E27FC236}">
                          <a16:creationId xmlns:a16="http://schemas.microsoft.com/office/drawing/2014/main" id="{E7FBC4B4-C2F1-F1FD-01F0-8692642EF0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5847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FAAEA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  <w:r w:rsidRPr="00A03093">
        <w:rPr>
          <w:b/>
          <w:bCs/>
          <w:sz w:val="28"/>
          <w:szCs w:val="28"/>
          <w:lang w:eastAsia="en-US"/>
        </w:rPr>
        <w:t>Your answers</w:t>
      </w:r>
    </w:p>
    <w:p w14:paraId="5CADCC5B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</w:p>
    <w:p w14:paraId="4DBCC99E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  <w:r w:rsidRPr="00A03093">
        <w:rPr>
          <w:b/>
          <w:bCs/>
          <w:sz w:val="28"/>
          <w:szCs w:val="28"/>
          <w:lang w:eastAsia="en-US"/>
        </w:rPr>
        <w:t xml:space="preserve">(a)(i) </w:t>
      </w:r>
    </w:p>
    <w:p w14:paraId="6F47643C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</w:p>
    <w:p w14:paraId="65439FE2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</w:p>
    <w:p w14:paraId="5E8FA0D7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  <w:r w:rsidRPr="00A03093">
        <w:rPr>
          <w:b/>
          <w:bCs/>
          <w:sz w:val="28"/>
          <w:szCs w:val="28"/>
          <w:lang w:eastAsia="en-US"/>
        </w:rPr>
        <w:t>(a)(ii)</w:t>
      </w:r>
    </w:p>
    <w:p w14:paraId="29C3472D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</w:p>
    <w:p w14:paraId="48187EC4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</w:p>
    <w:p w14:paraId="471A4E44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  <w:r w:rsidRPr="00A03093">
        <w:rPr>
          <w:b/>
          <w:bCs/>
          <w:sz w:val="28"/>
          <w:szCs w:val="28"/>
          <w:lang w:eastAsia="en-US"/>
        </w:rPr>
        <w:lastRenderedPageBreak/>
        <w:t>(b)</w:t>
      </w:r>
    </w:p>
    <w:p w14:paraId="7D4C3900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</w:p>
    <w:p w14:paraId="08543951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</w:p>
    <w:p w14:paraId="573971B3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  <w:r w:rsidRPr="00A03093">
        <w:rPr>
          <w:b/>
          <w:bCs/>
          <w:sz w:val="28"/>
          <w:szCs w:val="28"/>
          <w:lang w:eastAsia="en-US"/>
        </w:rPr>
        <w:t>(c)(i)</w:t>
      </w:r>
    </w:p>
    <w:p w14:paraId="631AA3FC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</w:p>
    <w:p w14:paraId="18161FBE" w14:textId="77777777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</w:p>
    <w:p w14:paraId="3E25F344" w14:textId="51CBC88D" w:rsidR="00A03093" w:rsidRPr="00A03093" w:rsidRDefault="00A03093" w:rsidP="00A03093">
      <w:pPr>
        <w:rPr>
          <w:b/>
          <w:bCs/>
          <w:sz w:val="28"/>
          <w:szCs w:val="28"/>
          <w:lang w:eastAsia="en-US"/>
        </w:rPr>
      </w:pPr>
      <w:r w:rsidRPr="00A03093">
        <w:rPr>
          <w:b/>
          <w:bCs/>
          <w:sz w:val="28"/>
          <w:szCs w:val="28"/>
          <w:lang w:eastAsia="en-US"/>
        </w:rPr>
        <w:t>(c)(ii)</w:t>
      </w:r>
    </w:p>
    <w:p w14:paraId="06E019DC" w14:textId="77777777" w:rsidR="00A03093" w:rsidRDefault="00A03093" w:rsidP="00A03093">
      <w:pPr>
        <w:rPr>
          <w:lang w:eastAsia="en-US"/>
        </w:rPr>
      </w:pPr>
    </w:p>
    <w:p w14:paraId="43274796" w14:textId="77777777" w:rsidR="00A03093" w:rsidRDefault="00A03093" w:rsidP="00A03093">
      <w:pPr>
        <w:rPr>
          <w:lang w:eastAsia="en-US"/>
        </w:rPr>
      </w:pPr>
    </w:p>
    <w:p w14:paraId="682D0B9A" w14:textId="77777777" w:rsidR="00A03093" w:rsidRDefault="00A03093" w:rsidP="00A03093">
      <w:pPr>
        <w:rPr>
          <w:lang w:eastAsia="en-US"/>
        </w:rPr>
      </w:pPr>
    </w:p>
    <w:p w14:paraId="0E27A997" w14:textId="77777777" w:rsidR="00A03093" w:rsidRDefault="00A03093" w:rsidP="00A03093">
      <w:pPr>
        <w:rPr>
          <w:lang w:eastAsia="en-US"/>
        </w:rPr>
      </w:pPr>
    </w:p>
    <w:p w14:paraId="33AB6865" w14:textId="6500A8A0" w:rsidR="00A03093" w:rsidRDefault="00A03093" w:rsidP="00A03093">
      <w:pPr>
        <w:pStyle w:val="Heading1"/>
      </w:pPr>
      <w:r>
        <w:t>Activity 2</w:t>
      </w:r>
    </w:p>
    <w:p w14:paraId="4DC90CD7" w14:textId="2EB75847" w:rsidR="00A03093" w:rsidRDefault="00A03093" w:rsidP="00A03093">
      <w:pPr>
        <w:pStyle w:val="Heading2"/>
      </w:pPr>
      <w:r>
        <w:t>Your chance to qualify</w:t>
      </w:r>
    </w:p>
    <w:p w14:paraId="6965B3B5" w14:textId="124E9280" w:rsidR="00A03093" w:rsidRPr="00A03093" w:rsidRDefault="00A03093" w:rsidP="00A03093">
      <w:pPr>
        <w:rPr>
          <w:sz w:val="28"/>
          <w:szCs w:val="28"/>
          <w:lang w:eastAsia="en-US"/>
        </w:rPr>
      </w:pPr>
      <w:r w:rsidRPr="00A03093">
        <w:rPr>
          <w:rStyle w:val="Heading2Char"/>
        </w:rPr>
        <w:t>Your pack contains 5 practice items</w:t>
      </w:r>
      <w:r w:rsidRPr="00A03093">
        <w:rPr>
          <w:sz w:val="28"/>
          <w:szCs w:val="28"/>
          <w:lang w:eastAsia="en-US"/>
        </w:rPr>
        <w:t xml:space="preserve"> for the following question taken from Paper 1C</w:t>
      </w:r>
      <w:r w:rsidRPr="00A03093">
        <w:rPr>
          <w:sz w:val="28"/>
          <w:szCs w:val="28"/>
          <w:lang w:eastAsia="en-US"/>
        </w:rPr>
        <w:t>.</w:t>
      </w:r>
    </w:p>
    <w:p w14:paraId="7F1AF956" w14:textId="77777777" w:rsidR="00A03093" w:rsidRPr="00A03093" w:rsidRDefault="00A03093" w:rsidP="00A03093">
      <w:pPr>
        <w:rPr>
          <w:sz w:val="28"/>
          <w:szCs w:val="28"/>
          <w:lang w:eastAsia="en-US"/>
        </w:rPr>
      </w:pPr>
    </w:p>
    <w:p w14:paraId="21AEB372" w14:textId="48DC5140" w:rsidR="00A03093" w:rsidRDefault="00A03093" w:rsidP="00A03093">
      <w:pPr>
        <w:rPr>
          <w:sz w:val="28"/>
          <w:szCs w:val="28"/>
          <w:lang w:eastAsia="en-US"/>
        </w:rPr>
      </w:pPr>
      <w:r w:rsidRPr="00A03093">
        <w:rPr>
          <w:sz w:val="28"/>
          <w:szCs w:val="28"/>
          <w:lang w:eastAsia="en-US"/>
        </w:rPr>
        <w:t>Assign a mark to each item</w:t>
      </w:r>
      <w:r>
        <w:rPr>
          <w:sz w:val="28"/>
          <w:szCs w:val="28"/>
          <w:lang w:eastAsia="en-US"/>
        </w:rPr>
        <w:t>.</w:t>
      </w:r>
    </w:p>
    <w:p w14:paraId="14CB52C0" w14:textId="03C8E44E" w:rsidR="00A03093" w:rsidRDefault="00A03093" w:rsidP="00A03093">
      <w:pPr>
        <w:rPr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44"/>
          <w:szCs w:val="44"/>
          <w:lang w:eastAsia="en-US"/>
        </w:rPr>
        <w:drawing>
          <wp:inline distT="0" distB="0" distL="0" distR="0" wp14:anchorId="4CEB31BE" wp14:editId="3EA5657F">
            <wp:extent cx="2762250" cy="368300"/>
            <wp:effectExtent l="0" t="0" r="0" b="0"/>
            <wp:docPr id="118317669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AA171C4B-A5C4-DD70-2F1B-B0A2C0A17A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A171C4B-A5C4-DD70-2F1B-B0A2C0A17A1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32255" cy="377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8E970" w14:textId="736BED3B" w:rsidR="00A03093" w:rsidRPr="00A03093" w:rsidRDefault="00A03093" w:rsidP="00A03093">
      <w:pPr>
        <w:rPr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44"/>
          <w:szCs w:val="44"/>
          <w:lang w:eastAsia="en-US"/>
        </w:rPr>
        <w:drawing>
          <wp:inline distT="0" distB="0" distL="0" distR="0" wp14:anchorId="0E78E746" wp14:editId="537346B2">
            <wp:extent cx="4052993" cy="254000"/>
            <wp:effectExtent l="0" t="0" r="5080" b="0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BD85E39E-E3CD-3D89-09EB-E6EE42798C9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BD85E39E-E3CD-3D89-09EB-E6EE42798C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25137" cy="277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7D70D" w14:textId="77777777" w:rsidR="00A03093" w:rsidRDefault="00A03093" w:rsidP="00A03093">
      <w:pPr>
        <w:rPr>
          <w:lang w:eastAsia="en-US"/>
        </w:rPr>
      </w:pPr>
    </w:p>
    <w:p w14:paraId="73C1763A" w14:textId="1BE03804" w:rsidR="00A03093" w:rsidRDefault="00A03093" w:rsidP="00A03093">
      <w:pPr>
        <w:rPr>
          <w:lang w:eastAsia="en-US"/>
        </w:rPr>
      </w:pPr>
      <w:r w:rsidRPr="0087571F">
        <w:rPr>
          <w:rFonts w:cs="Open Sans Light"/>
          <w:b/>
          <w:bCs/>
          <w:sz w:val="44"/>
          <w:szCs w:val="44"/>
          <w:lang w:eastAsia="en-US"/>
        </w:rPr>
        <w:drawing>
          <wp:inline distT="0" distB="0" distL="0" distR="0" wp14:anchorId="03D1AEC0" wp14:editId="7FE60A28">
            <wp:extent cx="5924550" cy="4032329"/>
            <wp:effectExtent l="0" t="0" r="0" b="6350"/>
            <wp:docPr id="9" name="Picture 8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C7E17D3-F4CF-E125-D6CB-E61EF71FDE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DC7E17D3-F4CF-E125-D6CB-E61EF71FDE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1942" cy="4050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73CB5" w14:textId="77777777" w:rsidR="00A03093" w:rsidRDefault="00A03093" w:rsidP="00A03093">
      <w:pPr>
        <w:rPr>
          <w:lang w:eastAsia="en-US"/>
        </w:rPr>
      </w:pPr>
    </w:p>
    <w:p w14:paraId="1F9283D2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52D7E41B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Practice Item 1</w:t>
      </w:r>
    </w:p>
    <w:p w14:paraId="3F56D153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7BEE3077" wp14:editId="7BC63EC3">
            <wp:extent cx="5966460" cy="1254326"/>
            <wp:effectExtent l="0" t="0" r="0" b="3175"/>
            <wp:docPr id="1749933382" name="Picture 7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1536F3A-F5AB-0F9E-1724-DA223BD7BE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933382" name="Picture 7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51536F3A-F5AB-0F9E-1724-DA223BD7BE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80837" cy="125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49A09" w14:textId="45A18DF9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00A93E1D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675C6EF8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77C093A8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Practice Item 2</w:t>
      </w:r>
    </w:p>
    <w:p w14:paraId="31ED8BEB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7F62B0A7" wp14:editId="081FF394">
            <wp:extent cx="5928360" cy="1927673"/>
            <wp:effectExtent l="0" t="0" r="0" b="0"/>
            <wp:docPr id="7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7DFB146-7B05-C783-DE65-F81013D8E0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67DFB146-7B05-C783-DE65-F81013D8E0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54615" cy="193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D8D5E" w14:textId="3518B812" w:rsidR="00A03093" w:rsidRDefault="00A03093" w:rsidP="00A03093">
      <w:pPr>
        <w:spacing w:after="24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71F8086D" w14:textId="77777777" w:rsidR="00A03093" w:rsidRDefault="00A03093" w:rsidP="00A03093">
      <w:pPr>
        <w:spacing w:after="240"/>
        <w:rPr>
          <w:rFonts w:cs="Open Sans Light"/>
          <w:noProof w:val="0"/>
          <w:sz w:val="28"/>
          <w:szCs w:val="28"/>
          <w:lang w:val="en-GB" w:eastAsia="en-US"/>
        </w:rPr>
      </w:pPr>
    </w:p>
    <w:p w14:paraId="60792D47" w14:textId="77777777" w:rsidR="00A03093" w:rsidRPr="00A03093" w:rsidRDefault="00A03093" w:rsidP="00A03093">
      <w:pPr>
        <w:spacing w:after="240"/>
        <w:rPr>
          <w:rFonts w:cs="Open Sans Light"/>
          <w:noProof w:val="0"/>
          <w:sz w:val="28"/>
          <w:szCs w:val="28"/>
          <w:lang w:val="en-GB" w:eastAsia="en-US"/>
        </w:rPr>
      </w:pPr>
    </w:p>
    <w:p w14:paraId="65C4FE34" w14:textId="77777777" w:rsidR="00A03093" w:rsidRPr="00A03093" w:rsidRDefault="00A03093" w:rsidP="00A03093">
      <w:pPr>
        <w:spacing w:after="24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Practice Item 3</w:t>
      </w:r>
    </w:p>
    <w:p w14:paraId="5158ED6D" w14:textId="77777777" w:rsidR="00A03093" w:rsidRDefault="00A03093" w:rsidP="00A03093">
      <w:pPr>
        <w:spacing w:after="24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4CD02073" wp14:editId="6779B1A5">
            <wp:extent cx="6027420" cy="1298258"/>
            <wp:effectExtent l="0" t="0" r="0" b="0"/>
            <wp:docPr id="1790774295" name="Picture 8" descr="A close-up of a not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63BE98F-C808-DCC6-F4C2-CA0EC33295F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774295" name="Picture 8" descr="A close-up of a note&#10;&#10;Description automatically generated">
                      <a:extLst>
                        <a:ext uri="{FF2B5EF4-FFF2-40B4-BE49-F238E27FC236}">
                          <a16:creationId xmlns:a16="http://schemas.microsoft.com/office/drawing/2014/main" id="{B63BE98F-C808-DCC6-F4C2-CA0EC33295F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54865" cy="1304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B954A" w14:textId="235F7E8E" w:rsidR="00A03093" w:rsidRDefault="00A03093" w:rsidP="00A03093">
      <w:pPr>
        <w:spacing w:after="24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4E57FE8E" w14:textId="77777777" w:rsidR="00A03093" w:rsidRDefault="00A03093" w:rsidP="00A03093">
      <w:pPr>
        <w:spacing w:after="240"/>
        <w:rPr>
          <w:rFonts w:cs="Open Sans Light"/>
          <w:noProof w:val="0"/>
          <w:sz w:val="28"/>
          <w:szCs w:val="28"/>
          <w:lang w:val="en-GB" w:eastAsia="en-US"/>
        </w:rPr>
      </w:pPr>
    </w:p>
    <w:p w14:paraId="04222578" w14:textId="77777777" w:rsidR="00A03093" w:rsidRDefault="00A03093" w:rsidP="00A03093">
      <w:pPr>
        <w:spacing w:after="240"/>
        <w:rPr>
          <w:rFonts w:cs="Open Sans Light"/>
          <w:noProof w:val="0"/>
          <w:sz w:val="28"/>
          <w:szCs w:val="28"/>
          <w:lang w:val="en-GB" w:eastAsia="en-US"/>
        </w:rPr>
      </w:pPr>
    </w:p>
    <w:p w14:paraId="14576CCE" w14:textId="77777777" w:rsidR="00A03093" w:rsidRPr="00A03093" w:rsidRDefault="00A03093" w:rsidP="00A03093">
      <w:pPr>
        <w:spacing w:after="240"/>
        <w:rPr>
          <w:rFonts w:cs="Open Sans Light"/>
          <w:noProof w:val="0"/>
          <w:sz w:val="28"/>
          <w:szCs w:val="28"/>
          <w:lang w:val="en-GB" w:eastAsia="en-US"/>
        </w:rPr>
      </w:pPr>
    </w:p>
    <w:p w14:paraId="5B99606A" w14:textId="77777777" w:rsidR="00A03093" w:rsidRP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lastRenderedPageBreak/>
        <w:t>Practice Item 4</w:t>
      </w:r>
    </w:p>
    <w:p w14:paraId="261498FA" w14:textId="77777777" w:rsid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42A0E6ED" wp14:editId="31C7DFB9">
            <wp:extent cx="6096000" cy="1667367"/>
            <wp:effectExtent l="0" t="0" r="0" b="9525"/>
            <wp:docPr id="236806839" name="Picture 10" descr="A close-up of a list of word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E50BB65-EECA-0AE3-CEE0-098FE72A47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close-up of a list of words&#10;&#10;Description automatically generated">
                      <a:extLst>
                        <a:ext uri="{FF2B5EF4-FFF2-40B4-BE49-F238E27FC236}">
                          <a16:creationId xmlns:a16="http://schemas.microsoft.com/office/drawing/2014/main" id="{5E50BB65-EECA-0AE3-CEE0-098FE72A47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6860" cy="167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AA0A8" w14:textId="2AA39662" w:rsid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3483AD25" w14:textId="77777777" w:rsid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31DA3694" w14:textId="77777777" w:rsidR="00A03093" w:rsidRP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7F3D79D2" w14:textId="77777777" w:rsidR="00A03093" w:rsidRP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Practice Item 5</w:t>
      </w:r>
    </w:p>
    <w:p w14:paraId="747766AC" w14:textId="77777777" w:rsid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5BDE9CF0" wp14:editId="06379023">
            <wp:extent cx="6019800" cy="1165977"/>
            <wp:effectExtent l="0" t="0" r="0" b="0"/>
            <wp:docPr id="1235967344" name="Picture 6" descr="A close-up of some writing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5FC37D7-E365-4E00-4A37-68AA497A48F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967344" name="Picture 6" descr="A close-up of some writing&#10;&#10;Description automatically generated">
                      <a:extLst>
                        <a:ext uri="{FF2B5EF4-FFF2-40B4-BE49-F238E27FC236}">
                          <a16:creationId xmlns:a16="http://schemas.microsoft.com/office/drawing/2014/main" id="{85FC37D7-E365-4E00-4A37-68AA497A48F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43717" cy="1170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BF4A6" w14:textId="150D9FEA" w:rsid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496FD42D" w14:textId="77777777" w:rsid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3E3ECD2B" w14:textId="77777777" w:rsidR="00A03093" w:rsidRPr="00A03093" w:rsidRDefault="00A03093" w:rsidP="00A03093">
      <w:pPr>
        <w:spacing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23AAB837" w14:textId="77777777" w:rsidR="00A03093" w:rsidRPr="00A03093" w:rsidRDefault="00A03093" w:rsidP="00A03093">
      <w:pPr>
        <w:rPr>
          <w:rFonts w:cs="Open Sans Light"/>
          <w:noProof w:val="0"/>
          <w:sz w:val="28"/>
          <w:szCs w:val="28"/>
          <w:lang w:val="en-GB" w:eastAsia="en-US"/>
        </w:rPr>
      </w:pPr>
    </w:p>
    <w:p w14:paraId="6769E6D3" w14:textId="77777777" w:rsidR="00A03093" w:rsidRP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64C92C7A" w14:textId="77777777" w:rsidR="00A03093" w:rsidRP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14BC3FE1" w14:textId="77777777" w:rsidR="00A03093" w:rsidRP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14EB625F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519E3393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14FBC20E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3B4D6A58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1A8BFDB5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56FF3031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7503E874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52DD7A25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45FFE837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0E9776EC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70990B16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73D8C2C5" w14:textId="77777777" w:rsidR="00A03093" w:rsidRP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</w:p>
    <w:p w14:paraId="2529A2DE" w14:textId="77777777" w:rsidR="00A03093" w:rsidRPr="00A03093" w:rsidRDefault="00A03093" w:rsidP="00A03093">
      <w:pPr>
        <w:pStyle w:val="Heading2"/>
        <w:rPr>
          <w:lang w:val="en-GB"/>
        </w:rPr>
      </w:pPr>
      <w:r w:rsidRPr="00A03093">
        <w:lastRenderedPageBreak/>
        <w:t>Your pack contains 10 qualification items</w:t>
      </w:r>
    </w:p>
    <w:p w14:paraId="4959D5A5" w14:textId="77777777" w:rsidR="00A03093" w:rsidRDefault="00A03093" w:rsidP="00A03093">
      <w:pPr>
        <w:rPr>
          <w:rFonts w:cs="Open Sans Light"/>
          <w:noProof w:val="0"/>
          <w:sz w:val="28"/>
          <w:szCs w:val="28"/>
          <w:lang w:eastAsia="en-US"/>
        </w:rPr>
      </w:pPr>
      <w:r w:rsidRPr="00A03093">
        <w:rPr>
          <w:rFonts w:cs="Open Sans Light"/>
          <w:noProof w:val="0"/>
          <w:sz w:val="28"/>
          <w:szCs w:val="28"/>
          <w:lang w:eastAsia="en-US"/>
        </w:rPr>
        <w:t>Assign a mark to each one</w:t>
      </w:r>
    </w:p>
    <w:p w14:paraId="6807BDED" w14:textId="77777777" w:rsidR="00A03093" w:rsidRPr="00A03093" w:rsidRDefault="00A03093" w:rsidP="00A03093">
      <w:pPr>
        <w:rPr>
          <w:rFonts w:cs="Open Sans Light"/>
          <w:noProof w:val="0"/>
          <w:sz w:val="28"/>
          <w:szCs w:val="28"/>
          <w:lang w:val="en-GB" w:eastAsia="en-US"/>
        </w:rPr>
      </w:pPr>
    </w:p>
    <w:p w14:paraId="16660139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Qualification Item 1</w:t>
      </w:r>
    </w:p>
    <w:p w14:paraId="624998DC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1CA1463D" wp14:editId="72105C7C">
            <wp:extent cx="5989320" cy="1514508"/>
            <wp:effectExtent l="0" t="0" r="0" b="9525"/>
            <wp:docPr id="57402303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1AF1D85-E144-5292-7F7F-D410111A5EA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02303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C1AF1D85-E144-5292-7F7F-D410111A5EA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15991" cy="1521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8192C" w14:textId="5047879D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7105992D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661B571F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3C7A0FC1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31BB452B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Qualification Item 2</w:t>
      </w:r>
    </w:p>
    <w:p w14:paraId="7859453B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78B90870" wp14:editId="6D85B994">
            <wp:extent cx="6111240" cy="1542416"/>
            <wp:effectExtent l="0" t="0" r="3810" b="635"/>
            <wp:docPr id="6" name="Picture 5" descr="A close-up of a handwritten not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D9D88AF-073E-5C29-8C43-DA69EE6C62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close-up of a handwritten note&#10;&#10;Description automatically generated">
                      <a:extLst>
                        <a:ext uri="{FF2B5EF4-FFF2-40B4-BE49-F238E27FC236}">
                          <a16:creationId xmlns:a16="http://schemas.microsoft.com/office/drawing/2014/main" id="{2D9D88AF-073E-5C29-8C43-DA69EE6C62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18348" cy="154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BA87D" w14:textId="3A7F096D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367F7098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316BD533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13C1D4A2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0E07096C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Qualification Item 3</w:t>
      </w:r>
    </w:p>
    <w:p w14:paraId="3F011B0C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3E2D5D93" wp14:editId="6D6B9F26">
            <wp:extent cx="6164580" cy="1052576"/>
            <wp:effectExtent l="0" t="0" r="0" b="0"/>
            <wp:docPr id="2042671890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6D108F7-BE29-96AA-0B56-4129DCC9A5C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71890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56D108F7-BE29-96AA-0B56-4129DCC9A5C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5724" cy="1056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C26E2" w14:textId="0ECD72A4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59714535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5D91CB87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287778A6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0A5C3141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Qualification Item 4</w:t>
      </w:r>
    </w:p>
    <w:p w14:paraId="0DDA3FE4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54C57156" wp14:editId="3599C5E3">
            <wp:extent cx="6187440" cy="1438018"/>
            <wp:effectExtent l="0" t="0" r="3810" b="0"/>
            <wp:docPr id="1041632538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A553D78-8517-7E5A-A41F-9C113057C6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632538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AA553D78-8517-7E5A-A41F-9C113057C6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04578" cy="144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E9919" w14:textId="08579991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74510D91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7B8A71B8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08D1C6ED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72C9354E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Qualification Item 5</w:t>
      </w:r>
    </w:p>
    <w:p w14:paraId="2C0EEEEB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object w:dxaOrig="9504" w:dyaOrig="2580" w14:anchorId="4325E36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486pt;height:132pt" o:ole="">
            <v:imagedata r:id="rId26" o:title=""/>
          </v:shape>
          <o:OLEObject Type="Embed" ProgID="PBrush" ShapeID="_x0000_i1031" DrawAspect="Content" ObjectID="_1818860197" r:id="rId27"/>
        </w:object>
      </w:r>
    </w:p>
    <w:p w14:paraId="0492491B" w14:textId="1E399DEF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192495BD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7C660690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53F07155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4A389A0D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Qualification Item 6</w:t>
      </w:r>
    </w:p>
    <w:p w14:paraId="787ACC32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6749608A" wp14:editId="05098E7D">
            <wp:extent cx="6134100" cy="833323"/>
            <wp:effectExtent l="0" t="0" r="0" b="5080"/>
            <wp:docPr id="1638051569" name="Picture 6" descr="A close up of a word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206D0C5-1DB3-E15F-6FE7-6AC9655544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051569" name="Picture 6" descr="A close up of a word&#10;&#10;Description automatically generated">
                      <a:extLst>
                        <a:ext uri="{FF2B5EF4-FFF2-40B4-BE49-F238E27FC236}">
                          <a16:creationId xmlns:a16="http://schemas.microsoft.com/office/drawing/2014/main" id="{B206D0C5-1DB3-E15F-6FE7-6AC9655544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87090" cy="840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57C25" w14:textId="49131581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5E8D9989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5A1FC115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04FFE494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1740AA64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652B4121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19F89473" w14:textId="77777777" w:rsidR="00A03093" w:rsidRPr="00A03093" w:rsidRDefault="00A03093" w:rsidP="00A03093">
      <w:pPr>
        <w:rPr>
          <w:rFonts w:cs="Open Sans Light"/>
          <w:noProof w:val="0"/>
          <w:sz w:val="28"/>
          <w:szCs w:val="28"/>
          <w:lang w:val="en-GB" w:eastAsia="en-US"/>
        </w:rPr>
      </w:pPr>
    </w:p>
    <w:p w14:paraId="7063C409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lastRenderedPageBreak/>
        <w:t>Qualification Item 7</w:t>
      </w:r>
    </w:p>
    <w:p w14:paraId="3E647951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5AAC0AA7" wp14:editId="1521A02E">
            <wp:extent cx="6263640" cy="919186"/>
            <wp:effectExtent l="0" t="0" r="3810" b="0"/>
            <wp:docPr id="820135120" name="Picture 6" descr="A close up of a sig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F1567D1-C953-CCA9-8E12-714D0C3EB3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135120" name="Picture 6" descr="A close up of a sign&#10;&#10;Description automatically generated">
                      <a:extLst>
                        <a:ext uri="{FF2B5EF4-FFF2-40B4-BE49-F238E27FC236}">
                          <a16:creationId xmlns:a16="http://schemas.microsoft.com/office/drawing/2014/main" id="{2F1567D1-C953-CCA9-8E12-714D0C3EB3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87417" cy="9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29EF2" w14:textId="2BFF778D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70B9F9C0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3FC68A4D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2F8EEF92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28F9FF1C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19897109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Qualification Item 8</w:t>
      </w:r>
    </w:p>
    <w:p w14:paraId="48C21433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460AD3AF" wp14:editId="2867CBA6">
            <wp:extent cx="4503420" cy="1466230"/>
            <wp:effectExtent l="0" t="0" r="0" b="635"/>
            <wp:docPr id="1222594187" name="Picture 6" descr="A close-up of some word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51A4BF4-8C1D-0568-D3E6-5E2741FDCA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594187" name="Picture 6" descr="A close-up of some words&#10;&#10;Description automatically generated">
                      <a:extLst>
                        <a:ext uri="{FF2B5EF4-FFF2-40B4-BE49-F238E27FC236}">
                          <a16:creationId xmlns:a16="http://schemas.microsoft.com/office/drawing/2014/main" id="{E51A4BF4-8C1D-0568-D3E6-5E2741FDCA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27052" cy="1473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C883B" w14:textId="24D599C2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7506291D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0942462B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588DCFA1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0F4548DE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53632AEE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Qualification Item 9</w:t>
      </w:r>
    </w:p>
    <w:p w14:paraId="1E72C554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30FC6870" wp14:editId="5E3F4EF4">
            <wp:extent cx="6294120" cy="1027759"/>
            <wp:effectExtent l="0" t="0" r="0" b="1270"/>
            <wp:docPr id="1074292348" name="Picture 6" descr="A close-up of a sig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7484684-26D7-C89A-7D46-D351D9B0CA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292348" name="Picture 6" descr="A close-up of a sign&#10;&#10;Description automatically generated">
                      <a:extLst>
                        <a:ext uri="{FF2B5EF4-FFF2-40B4-BE49-F238E27FC236}">
                          <a16:creationId xmlns:a16="http://schemas.microsoft.com/office/drawing/2014/main" id="{27484684-26D7-C89A-7D46-D351D9B0CA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24395" cy="1032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D0D8A" w14:textId="46B972E8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t>Mark:</w:t>
      </w:r>
    </w:p>
    <w:p w14:paraId="0D9BC7A9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73A77962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498E8A04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5F0784DE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7AEDFD37" w14:textId="77777777" w:rsid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451D00B4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</w:p>
    <w:p w14:paraId="3408EB54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noProof w:val="0"/>
          <w:sz w:val="28"/>
          <w:szCs w:val="28"/>
          <w:lang w:val="en-GB" w:eastAsia="en-US"/>
        </w:rPr>
        <w:lastRenderedPageBreak/>
        <w:t>Qualification Item 10</w:t>
      </w:r>
    </w:p>
    <w:p w14:paraId="5538B7C0" w14:textId="77777777" w:rsidR="00A03093" w:rsidRPr="00A03093" w:rsidRDefault="00A03093" w:rsidP="00A03093">
      <w:pPr>
        <w:spacing w:before="120" w:after="120"/>
        <w:rPr>
          <w:rFonts w:cs="Open Sans Light"/>
          <w:noProof w:val="0"/>
          <w:sz w:val="28"/>
          <w:szCs w:val="28"/>
          <w:lang w:val="en-GB" w:eastAsia="en-US"/>
        </w:rPr>
      </w:pPr>
      <w:r w:rsidRPr="00A03093">
        <w:rPr>
          <w:rFonts w:cs="Open Sans Light"/>
          <w:sz w:val="28"/>
          <w:szCs w:val="28"/>
          <w:lang w:val="en-GB" w:eastAsia="en-US"/>
        </w:rPr>
        <w:drawing>
          <wp:inline distT="0" distB="0" distL="0" distR="0" wp14:anchorId="3DC4BE4F" wp14:editId="3FC5A41B">
            <wp:extent cx="6286500" cy="1693028"/>
            <wp:effectExtent l="0" t="0" r="0" b="2540"/>
            <wp:docPr id="694257501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04DB00B-F836-27E5-1FBB-0E95A3D79D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257501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D04DB00B-F836-27E5-1FBB-0E95A3D79D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93548" cy="1694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AC6D4" w14:textId="77777777" w:rsidR="00A03093" w:rsidRDefault="00A03093" w:rsidP="00A03093">
      <w:pPr>
        <w:rPr>
          <w:lang w:eastAsia="en-US"/>
        </w:rPr>
      </w:pPr>
    </w:p>
    <w:p w14:paraId="43C0DAB5" w14:textId="77777777" w:rsidR="00A03093" w:rsidRDefault="00A03093" w:rsidP="00A03093">
      <w:pPr>
        <w:rPr>
          <w:lang w:eastAsia="en-US"/>
        </w:rPr>
      </w:pPr>
    </w:p>
    <w:p w14:paraId="22C54354" w14:textId="77777777" w:rsidR="00A03093" w:rsidRDefault="00A03093" w:rsidP="00A03093">
      <w:pPr>
        <w:rPr>
          <w:lang w:eastAsia="en-US"/>
        </w:rPr>
      </w:pPr>
    </w:p>
    <w:p w14:paraId="25C9A5D0" w14:textId="77777777" w:rsidR="00A03093" w:rsidRDefault="00A03093" w:rsidP="00A03093">
      <w:pPr>
        <w:rPr>
          <w:lang w:eastAsia="en-US"/>
        </w:rPr>
      </w:pPr>
    </w:p>
    <w:p w14:paraId="22727ED9" w14:textId="77777777" w:rsidR="00A03093" w:rsidRDefault="00A03093" w:rsidP="00A03093">
      <w:pPr>
        <w:rPr>
          <w:lang w:eastAsia="en-US"/>
        </w:rPr>
      </w:pPr>
    </w:p>
    <w:p w14:paraId="4B330FA6" w14:textId="77777777" w:rsidR="00A03093" w:rsidRDefault="00A03093" w:rsidP="00A03093">
      <w:pPr>
        <w:rPr>
          <w:lang w:eastAsia="en-US"/>
        </w:rPr>
      </w:pPr>
    </w:p>
    <w:p w14:paraId="7EE8DD7B" w14:textId="77777777" w:rsidR="00A03093" w:rsidRDefault="00A03093" w:rsidP="00A03093">
      <w:pPr>
        <w:rPr>
          <w:lang w:eastAsia="en-US"/>
        </w:rPr>
      </w:pPr>
    </w:p>
    <w:p w14:paraId="1390354F" w14:textId="77777777" w:rsidR="00A03093" w:rsidRDefault="00A03093" w:rsidP="00A03093">
      <w:pPr>
        <w:rPr>
          <w:lang w:eastAsia="en-US"/>
        </w:rPr>
      </w:pPr>
    </w:p>
    <w:p w14:paraId="74E5B9C0" w14:textId="77777777" w:rsidR="00A03093" w:rsidRDefault="00A03093" w:rsidP="00A03093">
      <w:pPr>
        <w:rPr>
          <w:lang w:eastAsia="en-US"/>
        </w:rPr>
      </w:pPr>
    </w:p>
    <w:p w14:paraId="4D139F23" w14:textId="77777777" w:rsidR="00A03093" w:rsidRDefault="00A03093" w:rsidP="00A03093">
      <w:pPr>
        <w:rPr>
          <w:lang w:eastAsia="en-US"/>
        </w:rPr>
      </w:pPr>
    </w:p>
    <w:p w14:paraId="415A9068" w14:textId="77777777" w:rsidR="00A03093" w:rsidRDefault="00A03093" w:rsidP="00A03093">
      <w:pPr>
        <w:rPr>
          <w:lang w:eastAsia="en-US"/>
        </w:rPr>
      </w:pPr>
    </w:p>
    <w:p w14:paraId="47F6B899" w14:textId="77777777" w:rsidR="00A03093" w:rsidRDefault="00A03093" w:rsidP="00A03093">
      <w:pPr>
        <w:rPr>
          <w:lang w:eastAsia="en-US"/>
        </w:rPr>
      </w:pPr>
    </w:p>
    <w:p w14:paraId="3799085C" w14:textId="77777777" w:rsidR="00A03093" w:rsidRDefault="00A03093" w:rsidP="00A03093">
      <w:pPr>
        <w:rPr>
          <w:lang w:eastAsia="en-US"/>
        </w:rPr>
      </w:pPr>
    </w:p>
    <w:p w14:paraId="02A373E7" w14:textId="77777777" w:rsidR="00A03093" w:rsidRDefault="00A03093" w:rsidP="00A03093">
      <w:pPr>
        <w:rPr>
          <w:lang w:eastAsia="en-US"/>
        </w:rPr>
      </w:pPr>
    </w:p>
    <w:p w14:paraId="0D048711" w14:textId="77777777" w:rsidR="00A03093" w:rsidRDefault="00A03093" w:rsidP="00A03093">
      <w:pPr>
        <w:rPr>
          <w:lang w:eastAsia="en-US"/>
        </w:rPr>
      </w:pPr>
    </w:p>
    <w:p w14:paraId="7D50EE2E" w14:textId="77777777" w:rsidR="00A03093" w:rsidRDefault="00A03093" w:rsidP="00A03093">
      <w:pPr>
        <w:rPr>
          <w:lang w:eastAsia="en-US"/>
        </w:rPr>
      </w:pPr>
    </w:p>
    <w:p w14:paraId="1AE1B2ED" w14:textId="77777777" w:rsidR="00A03093" w:rsidRDefault="00A03093" w:rsidP="00A03093">
      <w:pPr>
        <w:rPr>
          <w:lang w:eastAsia="en-US"/>
        </w:rPr>
      </w:pPr>
    </w:p>
    <w:p w14:paraId="31D94340" w14:textId="77777777" w:rsidR="00A03093" w:rsidRDefault="00A03093" w:rsidP="00A03093">
      <w:pPr>
        <w:rPr>
          <w:lang w:eastAsia="en-US"/>
        </w:rPr>
      </w:pPr>
    </w:p>
    <w:p w14:paraId="4CB99B28" w14:textId="77777777" w:rsidR="00A03093" w:rsidRDefault="00A03093" w:rsidP="00A03093">
      <w:pPr>
        <w:rPr>
          <w:lang w:eastAsia="en-US"/>
        </w:rPr>
      </w:pPr>
    </w:p>
    <w:p w14:paraId="2A635433" w14:textId="77777777" w:rsidR="00A03093" w:rsidRDefault="00A03093" w:rsidP="00A03093">
      <w:pPr>
        <w:rPr>
          <w:lang w:eastAsia="en-US"/>
        </w:rPr>
      </w:pPr>
    </w:p>
    <w:p w14:paraId="4108D272" w14:textId="77777777" w:rsidR="00A03093" w:rsidRDefault="00A03093" w:rsidP="00A03093">
      <w:pPr>
        <w:rPr>
          <w:lang w:eastAsia="en-US"/>
        </w:rPr>
      </w:pPr>
    </w:p>
    <w:p w14:paraId="2994EB33" w14:textId="77777777" w:rsidR="00A03093" w:rsidRDefault="00A03093" w:rsidP="00A03093">
      <w:pPr>
        <w:rPr>
          <w:lang w:eastAsia="en-US"/>
        </w:rPr>
      </w:pPr>
    </w:p>
    <w:p w14:paraId="63C6E934" w14:textId="77777777" w:rsidR="00A03093" w:rsidRDefault="00A03093" w:rsidP="00A03093">
      <w:pPr>
        <w:rPr>
          <w:lang w:eastAsia="en-US"/>
        </w:rPr>
      </w:pPr>
    </w:p>
    <w:p w14:paraId="0EEF6609" w14:textId="77777777" w:rsidR="00A03093" w:rsidRDefault="00A03093" w:rsidP="00A03093">
      <w:pPr>
        <w:rPr>
          <w:lang w:eastAsia="en-US"/>
        </w:rPr>
      </w:pPr>
    </w:p>
    <w:p w14:paraId="1556F9D3" w14:textId="77777777" w:rsidR="00A03093" w:rsidRDefault="00A03093" w:rsidP="00A03093">
      <w:pPr>
        <w:rPr>
          <w:lang w:eastAsia="en-US"/>
        </w:rPr>
      </w:pPr>
    </w:p>
    <w:p w14:paraId="4BDAD5A5" w14:textId="77777777" w:rsidR="00A03093" w:rsidRDefault="00A03093" w:rsidP="00A03093">
      <w:pPr>
        <w:rPr>
          <w:lang w:eastAsia="en-US"/>
        </w:rPr>
      </w:pPr>
    </w:p>
    <w:p w14:paraId="137EFC4C" w14:textId="77777777" w:rsidR="00A03093" w:rsidRDefault="00A03093" w:rsidP="00A03093">
      <w:pPr>
        <w:rPr>
          <w:lang w:eastAsia="en-US"/>
        </w:rPr>
      </w:pPr>
    </w:p>
    <w:p w14:paraId="1C5E6D9C" w14:textId="77777777" w:rsidR="00A03093" w:rsidRDefault="00A03093" w:rsidP="00A03093">
      <w:pPr>
        <w:rPr>
          <w:lang w:eastAsia="en-US"/>
        </w:rPr>
      </w:pPr>
    </w:p>
    <w:p w14:paraId="24E73844" w14:textId="77777777" w:rsidR="00A03093" w:rsidRDefault="00A03093" w:rsidP="00A03093">
      <w:pPr>
        <w:rPr>
          <w:lang w:eastAsia="en-US"/>
        </w:rPr>
      </w:pPr>
    </w:p>
    <w:p w14:paraId="5360C5DB" w14:textId="77777777" w:rsidR="00A03093" w:rsidRDefault="00A03093" w:rsidP="00A03093">
      <w:pPr>
        <w:rPr>
          <w:lang w:eastAsia="en-US"/>
        </w:rPr>
      </w:pPr>
    </w:p>
    <w:p w14:paraId="299CF765" w14:textId="77777777" w:rsidR="00A03093" w:rsidRDefault="00A03093" w:rsidP="00A03093">
      <w:pPr>
        <w:rPr>
          <w:lang w:eastAsia="en-US"/>
        </w:rPr>
      </w:pPr>
    </w:p>
    <w:p w14:paraId="15025ACD" w14:textId="77777777" w:rsidR="00A03093" w:rsidRDefault="00A03093" w:rsidP="00A03093">
      <w:pPr>
        <w:rPr>
          <w:lang w:eastAsia="en-US"/>
        </w:rPr>
      </w:pPr>
    </w:p>
    <w:p w14:paraId="0FAD5939" w14:textId="353A3C29" w:rsidR="00A03093" w:rsidRPr="00A03093" w:rsidRDefault="00A03093" w:rsidP="00A03093">
      <w:pPr>
        <w:pStyle w:val="Heading1"/>
      </w:pPr>
      <w:r>
        <w:lastRenderedPageBreak/>
        <w:t>Activity 3</w:t>
      </w:r>
    </w:p>
    <w:p w14:paraId="0C333AF9" w14:textId="77777777" w:rsidR="00236352" w:rsidRDefault="00236352" w:rsidP="00A03093">
      <w:pPr>
        <w:pStyle w:val="Heading2"/>
      </w:pPr>
      <w:r w:rsidRPr="00236352">
        <w:t xml:space="preserve">Student answers and Examiner reports </w:t>
      </w:r>
    </w:p>
    <w:p w14:paraId="40F33115" w14:textId="01179986" w:rsidR="00236352" w:rsidRPr="00236352" w:rsidRDefault="00236352" w:rsidP="00236352">
      <w:pPr>
        <w:pStyle w:val="BodyText"/>
        <w:rPr>
          <w:color w:val="0D004D" w:themeColor="text2"/>
          <w:sz w:val="28"/>
          <w:szCs w:val="28"/>
          <w:lang w:val="en-GB"/>
        </w:rPr>
      </w:pPr>
      <w:r w:rsidRPr="00236352">
        <w:rPr>
          <w:color w:val="0D004D" w:themeColor="text2"/>
          <w:sz w:val="28"/>
          <w:szCs w:val="28"/>
          <w:lang w:val="en-GB"/>
        </w:rPr>
        <w:t>Your pack contains questions from Papers 1C and 2C, with mark schemes and student answers</w:t>
      </w:r>
      <w:r>
        <w:rPr>
          <w:color w:val="0D004D" w:themeColor="text2"/>
          <w:sz w:val="28"/>
          <w:szCs w:val="28"/>
          <w:lang w:val="en-GB"/>
        </w:rPr>
        <w:t>.</w:t>
      </w:r>
    </w:p>
    <w:p w14:paraId="4CAEC666" w14:textId="01695FC8" w:rsidR="00236352" w:rsidRPr="00236352" w:rsidRDefault="00236352" w:rsidP="00236352">
      <w:pPr>
        <w:pStyle w:val="BodyText"/>
        <w:rPr>
          <w:color w:val="0D004D" w:themeColor="text2"/>
          <w:sz w:val="28"/>
          <w:szCs w:val="28"/>
          <w:lang w:val="en-GB"/>
        </w:rPr>
      </w:pPr>
      <w:r w:rsidRPr="00236352">
        <w:rPr>
          <w:color w:val="0D004D" w:themeColor="text2"/>
          <w:sz w:val="28"/>
          <w:szCs w:val="28"/>
          <w:lang w:val="en-GB"/>
        </w:rPr>
        <w:t>Mark the questions using the scheme provided</w:t>
      </w:r>
      <w:r>
        <w:rPr>
          <w:color w:val="0D004D" w:themeColor="text2"/>
          <w:sz w:val="28"/>
          <w:szCs w:val="28"/>
          <w:lang w:val="en-GB"/>
        </w:rPr>
        <w:t>.</w:t>
      </w:r>
    </w:p>
    <w:p w14:paraId="067BCC70" w14:textId="428C34AE" w:rsidR="00945D3E" w:rsidRDefault="00236352" w:rsidP="00236352">
      <w:pPr>
        <w:pStyle w:val="BodyText"/>
        <w:rPr>
          <w:color w:val="0D004D" w:themeColor="text2"/>
          <w:sz w:val="28"/>
          <w:szCs w:val="28"/>
          <w:lang w:val="en-GB"/>
        </w:rPr>
      </w:pPr>
      <w:r w:rsidRPr="00236352">
        <w:rPr>
          <w:color w:val="0D004D" w:themeColor="text2"/>
          <w:sz w:val="28"/>
          <w:szCs w:val="28"/>
          <w:lang w:val="en-GB"/>
        </w:rPr>
        <w:t>We will discuss the students answers to each question one by one, but don’t let that stop you working on the next question if you are waiting for others to finish</w:t>
      </w:r>
      <w:r>
        <w:rPr>
          <w:color w:val="0D004D" w:themeColor="text2"/>
          <w:sz w:val="28"/>
          <w:szCs w:val="28"/>
          <w:lang w:val="en-GB"/>
        </w:rPr>
        <w:t>.</w:t>
      </w:r>
    </w:p>
    <w:p w14:paraId="7423F7C0" w14:textId="77777777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Question 1</w:t>
      </w:r>
    </w:p>
    <w:p w14:paraId="22E47C9C" w14:textId="77777777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328D29E4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eastAsia="en-US"/>
        </w:rPr>
      </w:pPr>
      <w:r w:rsidRPr="00236352">
        <w:rPr>
          <w:rFonts w:asciiTheme="minorHAnsi" w:hAnsiTheme="minorHAnsi" w:cs="Open Sans Light"/>
          <w:noProof w:val="0"/>
          <w:sz w:val="22"/>
          <w:szCs w:val="22"/>
          <w:lang w:eastAsia="en-US"/>
        </w:rPr>
        <w:t>The following question relates to the reaction between marble chips and hydrochloric acid.</w:t>
      </w:r>
    </w:p>
    <w:p w14:paraId="6C8CD2A9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sz w:val="22"/>
          <w:szCs w:val="22"/>
          <w:lang w:val="en-GB" w:eastAsia="en-US"/>
        </w:rPr>
        <w:drawing>
          <wp:inline distT="0" distB="0" distL="0" distR="0" wp14:anchorId="22F16731" wp14:editId="09B1F13B">
            <wp:extent cx="6394565" cy="1377950"/>
            <wp:effectExtent l="0" t="0" r="6350" b="0"/>
            <wp:docPr id="1625349477" name="Picture 8" descr="A white background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74ED6C4-B609-CAD0-397F-5D2E47680B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349477" name="Picture 8" descr="A white background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374ED6C4-B609-CAD0-397F-5D2E47680B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66651" cy="1393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A9E7E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sz w:val="22"/>
          <w:szCs w:val="22"/>
          <w:lang w:val="en-GB" w:eastAsia="en-US"/>
        </w:rPr>
        <w:drawing>
          <wp:inline distT="0" distB="0" distL="0" distR="0" wp14:anchorId="70172B1D" wp14:editId="1ED80618">
            <wp:extent cx="6580067" cy="3771900"/>
            <wp:effectExtent l="0" t="0" r="0" b="0"/>
            <wp:docPr id="2136752454" name="Picture 6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C520ACF-E4B1-CF80-3E49-15B521B7D4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752454" name="Picture 6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9C520ACF-E4B1-CF80-3E49-15B521B7D4C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18635" cy="3794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F46C8" w14:textId="77777777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</w:p>
    <w:p w14:paraId="0C99FC14" w14:textId="77777777" w:rsidR="00A03093" w:rsidRDefault="00A03093" w:rsidP="00236352">
      <w:pP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32EB15A3" w14:textId="606E9012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lastRenderedPageBreak/>
        <w:t>Student 1</w:t>
      </w:r>
    </w:p>
    <w:p w14:paraId="7FA9E3C8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2"/>
          <w:szCs w:val="22"/>
          <w:lang w:val="en-GB" w:eastAsia="en-US"/>
        </w:rPr>
        <w:drawing>
          <wp:inline distT="0" distB="0" distL="0" distR="0" wp14:anchorId="326DC253" wp14:editId="37C4CAA9">
            <wp:extent cx="6077953" cy="1874520"/>
            <wp:effectExtent l="0" t="0" r="0" b="0"/>
            <wp:docPr id="1066170009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DA8CA86-BE89-BEA1-23E7-F382134F7E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170009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6DA8CA86-BE89-BEA1-23E7-F382134F7E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15185" cy="188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45A21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</w:p>
    <w:p w14:paraId="66FA92B5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</w:p>
    <w:p w14:paraId="5D52822C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</w:p>
    <w:p w14:paraId="4158B830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</w:p>
    <w:p w14:paraId="338971D1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</w:p>
    <w:p w14:paraId="43A16EE6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</w:p>
    <w:p w14:paraId="039ED9FD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</w:p>
    <w:p w14:paraId="001D7C81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2</w:t>
      </w:r>
    </w:p>
    <w:p w14:paraId="063E202E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8"/>
          <w:szCs w:val="28"/>
          <w:lang w:val="en-GB" w:eastAsia="en-US"/>
        </w:rPr>
        <w:drawing>
          <wp:inline distT="0" distB="0" distL="0" distR="0" wp14:anchorId="139F8D70" wp14:editId="6B01C592">
            <wp:extent cx="5303254" cy="3101340"/>
            <wp:effectExtent l="0" t="0" r="0" b="3810"/>
            <wp:docPr id="604527148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4BAA59C-C927-CDB0-2E3C-79A2AE02C4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527148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B4BAA59C-C927-CDB0-2E3C-79A2AE02C4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41959" cy="31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F5BD0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3C679BF7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71D8BA17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0853586E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013F7AB4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3861DAD5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18654AD9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00F52949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lastRenderedPageBreak/>
        <w:t>Student 3</w:t>
      </w:r>
    </w:p>
    <w:p w14:paraId="583D7686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8"/>
          <w:szCs w:val="28"/>
          <w:lang w:val="en-GB" w:eastAsia="en-US"/>
        </w:rPr>
        <w:drawing>
          <wp:inline distT="0" distB="0" distL="0" distR="0" wp14:anchorId="3E05619C" wp14:editId="276EDFED">
            <wp:extent cx="6642100" cy="2451735"/>
            <wp:effectExtent l="0" t="0" r="6350" b="5715"/>
            <wp:docPr id="805290023" name="Picture 6" descr="A close-up of a list of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4B127AD9-F518-7D45-37CA-E091936C3A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290023" name="Picture 6" descr="A close-up of a list of text&#10;&#10;AI-generated content may be incorrect.">
                      <a:extLst>
                        <a:ext uri="{FF2B5EF4-FFF2-40B4-BE49-F238E27FC236}">
                          <a16:creationId xmlns:a16="http://schemas.microsoft.com/office/drawing/2014/main" id="{4B127AD9-F518-7D45-37CA-E091936C3A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D38C3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69AC8A1D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52006BEE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3538F76E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70529C78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20441408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0632C45E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48F8E030" w14:textId="77777777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45D90DFC" w14:textId="32FA5856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4</w:t>
      </w:r>
    </w:p>
    <w:p w14:paraId="155322C0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2"/>
          <w:szCs w:val="22"/>
          <w:lang w:val="en-GB" w:eastAsia="en-US"/>
        </w:rPr>
        <w:drawing>
          <wp:inline distT="0" distB="0" distL="0" distR="0" wp14:anchorId="5EA811B2" wp14:editId="70BBC3AF">
            <wp:extent cx="5646420" cy="1656679"/>
            <wp:effectExtent l="0" t="0" r="0" b="1270"/>
            <wp:docPr id="180724811" name="Picture 5" descr="A close-up of a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14FCECE-8B66-9C6F-04CA-FC7B646759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24811" name="Picture 5" descr="A close-up of a text&#10;&#10;Description automatically generated">
                      <a:extLst>
                        <a:ext uri="{FF2B5EF4-FFF2-40B4-BE49-F238E27FC236}">
                          <a16:creationId xmlns:a16="http://schemas.microsoft.com/office/drawing/2014/main" id="{014FCECE-8B66-9C6F-04CA-FC7B646759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56485" cy="165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8DDA4" w14:textId="77777777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br w:type="page"/>
      </w:r>
    </w:p>
    <w:p w14:paraId="1E6477DF" w14:textId="5A0E29C9" w:rsidR="00236352" w:rsidRDefault="00236352" w:rsidP="00236352">
      <w:pPr>
        <w:pStyle w:val="Heading1"/>
      </w:pPr>
      <w:r>
        <w:lastRenderedPageBreak/>
        <w:t xml:space="preserve">Activity </w:t>
      </w:r>
      <w:r w:rsidR="00A03093">
        <w:t>4</w:t>
      </w:r>
    </w:p>
    <w:p w14:paraId="7B173BE0" w14:textId="3309EA0B" w:rsidR="00236352" w:rsidRPr="00236352" w:rsidRDefault="00236352" w:rsidP="00236352">
      <w:pPr>
        <w:spacing w:after="240" w:line="276" w:lineRule="auto"/>
        <w:rPr>
          <w:rFonts w:ascii="Plus Jakarta Sans" w:hAnsi="Plus Jakarta Sans" w:cs="Open Sans Light"/>
          <w:b/>
          <w:sz w:val="28"/>
          <w:szCs w:val="28"/>
        </w:rPr>
      </w:pPr>
      <w:r w:rsidRPr="00236352">
        <w:rPr>
          <w:rFonts w:ascii="Plus Jakarta Sans" w:hAnsi="Plus Jakarta Sans" w:cs="Open Sans Light"/>
          <w:b/>
          <w:sz w:val="28"/>
          <w:szCs w:val="28"/>
        </w:rPr>
        <w:t xml:space="preserve">Student answers and Examiner reports </w:t>
      </w:r>
    </w:p>
    <w:p w14:paraId="4560E8D3" w14:textId="77777777" w:rsidR="00236352" w:rsidRPr="00236352" w:rsidRDefault="00236352" w:rsidP="00236352">
      <w:pPr>
        <w:spacing w:after="240" w:line="276" w:lineRule="auto"/>
        <w:rPr>
          <w:rFonts w:ascii="Plus Jakarta Sans" w:hAnsi="Plus Jakarta Sans" w:cs="Open Sans Light"/>
          <w:sz w:val="28"/>
          <w:szCs w:val="28"/>
          <w:lang w:val="en-GB"/>
        </w:rPr>
      </w:pPr>
      <w:r w:rsidRPr="00236352">
        <w:rPr>
          <w:rFonts w:ascii="Plus Jakarta Sans" w:hAnsi="Plus Jakarta Sans" w:cs="Open Sans Light"/>
          <w:sz w:val="28"/>
          <w:szCs w:val="28"/>
          <w:lang w:val="en-GB"/>
        </w:rPr>
        <w:t>Your pack contains questions from Papers 1C and 2C, with mark schemes and student answers.</w:t>
      </w:r>
    </w:p>
    <w:p w14:paraId="31D0C896" w14:textId="77777777" w:rsidR="00236352" w:rsidRPr="00236352" w:rsidRDefault="00236352" w:rsidP="00236352">
      <w:pPr>
        <w:spacing w:after="240" w:line="276" w:lineRule="auto"/>
        <w:rPr>
          <w:rFonts w:ascii="Plus Jakarta Sans" w:hAnsi="Plus Jakarta Sans" w:cs="Open Sans Light"/>
          <w:sz w:val="28"/>
          <w:szCs w:val="28"/>
          <w:lang w:val="en-GB"/>
        </w:rPr>
      </w:pPr>
      <w:r w:rsidRPr="00236352">
        <w:rPr>
          <w:rFonts w:ascii="Plus Jakarta Sans" w:hAnsi="Plus Jakarta Sans" w:cs="Open Sans Light"/>
          <w:sz w:val="28"/>
          <w:szCs w:val="28"/>
          <w:lang w:val="en-GB"/>
        </w:rPr>
        <w:t>Mark the questions using the scheme provided.</w:t>
      </w:r>
    </w:p>
    <w:p w14:paraId="31ABE57B" w14:textId="77777777" w:rsidR="00236352" w:rsidRPr="00236352" w:rsidRDefault="00236352" w:rsidP="00236352">
      <w:pPr>
        <w:spacing w:after="240" w:line="276" w:lineRule="auto"/>
        <w:rPr>
          <w:rFonts w:ascii="Plus Jakarta Sans" w:hAnsi="Plus Jakarta Sans" w:cs="Open Sans Light"/>
          <w:sz w:val="28"/>
          <w:szCs w:val="28"/>
          <w:lang w:val="en-GB"/>
        </w:rPr>
      </w:pPr>
      <w:r w:rsidRPr="00236352">
        <w:rPr>
          <w:rFonts w:ascii="Plus Jakarta Sans" w:hAnsi="Plus Jakarta Sans" w:cs="Open Sans Light"/>
          <w:sz w:val="28"/>
          <w:szCs w:val="28"/>
          <w:lang w:val="en-GB"/>
        </w:rPr>
        <w:t>We will discuss the students answers to each question one by one, but don’t let that stop you working on the next question if you are waiting for others to finish.</w:t>
      </w:r>
    </w:p>
    <w:p w14:paraId="1BD06AFA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1F0BB7C5" w14:textId="7F5C87BD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Question 2</w:t>
      </w:r>
    </w:p>
    <w:p w14:paraId="1F95B638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</w:p>
    <w:p w14:paraId="4D7C37EB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sz w:val="22"/>
          <w:szCs w:val="22"/>
          <w:lang w:val="en-GB" w:eastAsia="en-US"/>
        </w:rPr>
        <w:drawing>
          <wp:inline distT="0" distB="0" distL="0" distR="0" wp14:anchorId="6E4F1199" wp14:editId="6A6312B1">
            <wp:extent cx="5402580" cy="3245680"/>
            <wp:effectExtent l="0" t="0" r="7620" b="0"/>
            <wp:docPr id="5" name="Picture 4" descr="A screenshot of a tes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5D899B7-5D75-713B-F443-0E63BFA127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screenshot of a test&#10;&#10;Description automatically generated">
                      <a:extLst>
                        <a:ext uri="{FF2B5EF4-FFF2-40B4-BE49-F238E27FC236}">
                          <a16:creationId xmlns:a16="http://schemas.microsoft.com/office/drawing/2014/main" id="{F5D899B7-5D75-713B-F443-0E63BFA127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15158" cy="3253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A0757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sz w:val="22"/>
          <w:szCs w:val="22"/>
          <w:lang w:val="en-GB" w:eastAsia="en-US"/>
        </w:rPr>
        <w:lastRenderedPageBreak/>
        <w:drawing>
          <wp:inline distT="0" distB="0" distL="0" distR="0" wp14:anchorId="75D0F0BB" wp14:editId="6BB02D5E">
            <wp:extent cx="5380458" cy="4297680"/>
            <wp:effectExtent l="0" t="0" r="0" b="7620"/>
            <wp:docPr id="1510090355" name="Picture 5" descr="A screenshot of a tes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2F70B5B-1ABD-E8AA-D4FF-81EB1C92FCF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090355" name="Picture 5" descr="A screenshot of a test&#10;&#10;Description automatically generated">
                      <a:extLst>
                        <a:ext uri="{FF2B5EF4-FFF2-40B4-BE49-F238E27FC236}">
                          <a16:creationId xmlns:a16="http://schemas.microsoft.com/office/drawing/2014/main" id="{12F70B5B-1ABD-E8AA-D4FF-81EB1C92FCF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93661" cy="4308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86DB2" w14:textId="77777777" w:rsidR="00236352" w:rsidRPr="00236352" w:rsidRDefault="00236352" w:rsidP="00236352">
      <w:pPr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  <w:br w:type="page"/>
      </w:r>
    </w:p>
    <w:p w14:paraId="74151E60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lastRenderedPageBreak/>
        <w:t>Student 1</w:t>
      </w:r>
    </w:p>
    <w:p w14:paraId="693B4B79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8"/>
          <w:szCs w:val="28"/>
          <w:lang w:val="en-GB" w:eastAsia="en-US"/>
        </w:rPr>
        <w:drawing>
          <wp:inline distT="0" distB="0" distL="0" distR="0" wp14:anchorId="60C95DAA" wp14:editId="281B3FF7">
            <wp:extent cx="6311985" cy="4030980"/>
            <wp:effectExtent l="0" t="0" r="0" b="7620"/>
            <wp:docPr id="1794951002" name="Picture 4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B99B876-B441-F77F-83FC-8FC330C144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951002" name="Picture 4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FB99B876-B441-F77F-83FC-8FC330C144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29554" cy="404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B51E0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6D10CDF2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04175FDA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0CB0F094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38B9B95F" w14:textId="0FC4D1CA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2</w:t>
      </w:r>
    </w:p>
    <w:p w14:paraId="4809401D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2"/>
          <w:szCs w:val="22"/>
          <w:lang w:val="en-GB" w:eastAsia="en-US"/>
        </w:rPr>
        <w:drawing>
          <wp:inline distT="0" distB="0" distL="0" distR="0" wp14:anchorId="3871AE36" wp14:editId="7C353264">
            <wp:extent cx="6299803" cy="2080260"/>
            <wp:effectExtent l="0" t="0" r="6350" b="0"/>
            <wp:docPr id="1359081940" name="Picture 4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6427F7A-5A88-80F6-59EA-DF5C63AD9FF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081940" name="Picture 4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E6427F7A-5A88-80F6-59EA-DF5C63AD9FF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25197" cy="2088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D60C5" w14:textId="77777777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  <w:br w:type="page"/>
      </w:r>
    </w:p>
    <w:p w14:paraId="1EA61CF1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lastRenderedPageBreak/>
        <w:t>Student 3</w:t>
      </w:r>
    </w:p>
    <w:p w14:paraId="65B105F1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8"/>
          <w:szCs w:val="28"/>
          <w:lang w:val="en-GB" w:eastAsia="en-US"/>
        </w:rPr>
        <w:drawing>
          <wp:inline distT="0" distB="0" distL="0" distR="0" wp14:anchorId="1FDB324C" wp14:editId="37254CC6">
            <wp:extent cx="5562600" cy="3056771"/>
            <wp:effectExtent l="0" t="0" r="0" b="0"/>
            <wp:docPr id="396076753" name="Picture 4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A824CD7-13F5-7C83-85EA-3ECA97FD39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076753" name="Picture 4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2A824CD7-13F5-7C83-85EA-3ECA97FD39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39864" cy="309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598F9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1FBF90D2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533DD7D3" w14:textId="0E95B14D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4</w:t>
      </w:r>
    </w:p>
    <w:p w14:paraId="068D9B5D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2"/>
          <w:szCs w:val="22"/>
          <w:lang w:val="en-GB" w:eastAsia="en-US"/>
        </w:rPr>
        <w:drawing>
          <wp:inline distT="0" distB="0" distL="0" distR="0" wp14:anchorId="2CFF267E" wp14:editId="53746C17">
            <wp:extent cx="5501640" cy="5368150"/>
            <wp:effectExtent l="0" t="0" r="3810" b="0"/>
            <wp:docPr id="295155636" name="Picture 4" descr="A piece of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EA234F8-51A7-66D3-2393-A51A04DC75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155636" name="Picture 4" descr="A piece of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AEA234F8-51A7-66D3-2393-A51A04DC752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25782" cy="5391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8ABD2" w14:textId="1A001DFA" w:rsidR="00236352" w:rsidRPr="00236352" w:rsidRDefault="00236352" w:rsidP="00236352">
      <w:pPr>
        <w:pStyle w:val="Heading1"/>
        <w:rPr>
          <w:lang w:val="en-GB"/>
        </w:rPr>
      </w:pPr>
      <w:r>
        <w:rPr>
          <w:lang w:val="en-GB"/>
        </w:rPr>
        <w:lastRenderedPageBreak/>
        <w:t xml:space="preserve">Activity </w:t>
      </w:r>
      <w:r w:rsidR="00A03093">
        <w:rPr>
          <w:lang w:val="en-GB"/>
        </w:rPr>
        <w:t>5</w:t>
      </w:r>
    </w:p>
    <w:p w14:paraId="1FDA32DD" w14:textId="3F15B474" w:rsidR="00236352" w:rsidRPr="00236352" w:rsidRDefault="00236352" w:rsidP="00236352">
      <w:pPr>
        <w:spacing w:after="240" w:line="276" w:lineRule="auto"/>
        <w:rPr>
          <w:rFonts w:ascii="Plus Jakarta Sans" w:hAnsi="Plus Jakarta Sans" w:cs="Open Sans Light"/>
          <w:b/>
          <w:sz w:val="28"/>
          <w:szCs w:val="28"/>
        </w:rPr>
      </w:pPr>
      <w:r w:rsidRPr="00236352">
        <w:rPr>
          <w:rFonts w:ascii="Plus Jakarta Sans" w:hAnsi="Plus Jakarta Sans" w:cs="Open Sans Light"/>
          <w:b/>
          <w:sz w:val="28"/>
          <w:szCs w:val="28"/>
        </w:rPr>
        <w:t xml:space="preserve">Student answers and Examiner reports </w:t>
      </w:r>
    </w:p>
    <w:p w14:paraId="10DE17F0" w14:textId="77777777" w:rsidR="00236352" w:rsidRPr="00236352" w:rsidRDefault="00236352" w:rsidP="00236352">
      <w:pPr>
        <w:spacing w:after="240" w:line="276" w:lineRule="auto"/>
        <w:rPr>
          <w:rFonts w:ascii="Plus Jakarta Sans" w:hAnsi="Plus Jakarta Sans" w:cs="Open Sans Light"/>
          <w:sz w:val="28"/>
          <w:szCs w:val="28"/>
          <w:lang w:val="en-GB"/>
        </w:rPr>
      </w:pPr>
      <w:r w:rsidRPr="00236352">
        <w:rPr>
          <w:rFonts w:ascii="Plus Jakarta Sans" w:hAnsi="Plus Jakarta Sans" w:cs="Open Sans Light"/>
          <w:sz w:val="28"/>
          <w:szCs w:val="28"/>
          <w:lang w:val="en-GB"/>
        </w:rPr>
        <w:t>Your pack contains questions from Papers 1C and 2C, with mark schemes and student answers.</w:t>
      </w:r>
    </w:p>
    <w:p w14:paraId="334908E3" w14:textId="77777777" w:rsidR="00236352" w:rsidRPr="00236352" w:rsidRDefault="00236352" w:rsidP="00236352">
      <w:pPr>
        <w:spacing w:after="240" w:line="276" w:lineRule="auto"/>
        <w:rPr>
          <w:rFonts w:ascii="Plus Jakarta Sans" w:hAnsi="Plus Jakarta Sans" w:cs="Open Sans Light"/>
          <w:sz w:val="28"/>
          <w:szCs w:val="28"/>
          <w:lang w:val="en-GB"/>
        </w:rPr>
      </w:pPr>
      <w:r w:rsidRPr="00236352">
        <w:rPr>
          <w:rFonts w:ascii="Plus Jakarta Sans" w:hAnsi="Plus Jakarta Sans" w:cs="Open Sans Light"/>
          <w:sz w:val="28"/>
          <w:szCs w:val="28"/>
          <w:lang w:val="en-GB"/>
        </w:rPr>
        <w:t>Mark the questions using the scheme provided.</w:t>
      </w:r>
    </w:p>
    <w:p w14:paraId="13E6B6DF" w14:textId="77777777" w:rsidR="00236352" w:rsidRPr="00236352" w:rsidRDefault="00236352" w:rsidP="00236352">
      <w:pPr>
        <w:spacing w:after="240" w:line="276" w:lineRule="auto"/>
        <w:rPr>
          <w:rFonts w:ascii="Plus Jakarta Sans" w:hAnsi="Plus Jakarta Sans" w:cs="Open Sans Light"/>
          <w:sz w:val="28"/>
          <w:szCs w:val="28"/>
          <w:lang w:val="en-GB"/>
        </w:rPr>
      </w:pPr>
      <w:r w:rsidRPr="00236352">
        <w:rPr>
          <w:rFonts w:ascii="Plus Jakarta Sans" w:hAnsi="Plus Jakarta Sans" w:cs="Open Sans Light"/>
          <w:sz w:val="28"/>
          <w:szCs w:val="28"/>
          <w:lang w:val="en-GB"/>
        </w:rPr>
        <w:t>We will discuss the students answers to each question one by one, but don’t let that stop you working on the next question if you are waiting for others to finish.</w:t>
      </w:r>
    </w:p>
    <w:p w14:paraId="2429BC40" w14:textId="77777777" w:rsidR="00236352" w:rsidRDefault="00236352" w:rsidP="00236352">
      <w:pP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018DECDF" w14:textId="21D5DA70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Question 3</w:t>
      </w:r>
    </w:p>
    <w:p w14:paraId="3CC4CF53" w14:textId="77777777" w:rsidR="00236352" w:rsidRPr="00236352" w:rsidRDefault="00236352" w:rsidP="00236352">
      <w:pPr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</w:p>
    <w:p w14:paraId="6552725A" w14:textId="77777777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2"/>
          <w:szCs w:val="22"/>
          <w:lang w:val="en-GB" w:eastAsia="en-US"/>
        </w:rPr>
        <w:drawing>
          <wp:inline distT="0" distB="0" distL="0" distR="0" wp14:anchorId="346390AA" wp14:editId="6AB18938">
            <wp:extent cx="6134100" cy="3037728"/>
            <wp:effectExtent l="0" t="0" r="0" b="0"/>
            <wp:docPr id="303335707" name="Picture 4" descr="A paper with text and symbols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D0E8F731-FBF5-08ED-93E3-4D687E9EA6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335707" name="Picture 4" descr="A paper with text and symbols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D0E8F731-FBF5-08ED-93E3-4D687E9EA6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41237" cy="3041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9CBC7" w14:textId="77777777" w:rsidR="00236352" w:rsidRPr="00236352" w:rsidRDefault="00236352" w:rsidP="00236352">
      <w:pPr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2"/>
          <w:szCs w:val="22"/>
          <w:lang w:val="en-GB" w:eastAsia="en-US"/>
        </w:rPr>
        <w:lastRenderedPageBreak/>
        <w:drawing>
          <wp:inline distT="0" distB="0" distL="0" distR="0" wp14:anchorId="37EA23C7" wp14:editId="2C6B5B7E">
            <wp:extent cx="5905500" cy="4964911"/>
            <wp:effectExtent l="0" t="0" r="0" b="7620"/>
            <wp:docPr id="1905263734" name="Picture 4" descr="A white sheet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15B4F19-71EB-40F5-1F20-7C3A36B4B4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263734" name="Picture 4" descr="A white sheet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F15B4F19-71EB-40F5-1F20-7C3A36B4B4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09415" cy="4968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6352"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  <w:br w:type="page"/>
      </w:r>
    </w:p>
    <w:p w14:paraId="4CC915BD" w14:textId="0EC5505C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lastRenderedPageBreak/>
        <w:t>Question 3(a)</w:t>
      </w:r>
    </w:p>
    <w:p w14:paraId="580B460B" w14:textId="15F756C9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1</w:t>
      </w:r>
    </w:p>
    <w:p w14:paraId="438AE90A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8"/>
          <w:szCs w:val="28"/>
          <w:lang w:val="en-GB" w:eastAsia="en-US"/>
        </w:rPr>
        <w:drawing>
          <wp:inline distT="0" distB="0" distL="0" distR="0" wp14:anchorId="2DA1AE37" wp14:editId="2EA54BB9">
            <wp:extent cx="6642100" cy="1461770"/>
            <wp:effectExtent l="0" t="0" r="6350" b="5080"/>
            <wp:docPr id="863971648" name="Picture 8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CBA452A-5075-63D8-A228-7D26F14838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971648" name="Picture 8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DCBA452A-5075-63D8-A228-7D26F14838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D50DF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1FB01DF4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55A7CA9B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28252B91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431B04B1" w14:textId="2114704E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2</w:t>
      </w:r>
    </w:p>
    <w:p w14:paraId="7E8FCEE4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sz w:val="28"/>
          <w:szCs w:val="28"/>
          <w:lang w:val="en-GB" w:eastAsia="en-US"/>
        </w:rPr>
        <w:drawing>
          <wp:inline distT="0" distB="0" distL="0" distR="0" wp14:anchorId="1656C696" wp14:editId="1A0D1BD2">
            <wp:extent cx="6642100" cy="1407795"/>
            <wp:effectExtent l="0" t="0" r="6350" b="1905"/>
            <wp:docPr id="641571423" name="Picture 10" descr="A close 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B8A677C-8D2E-4395-4C33-EC0AA7E8650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571423" name="Picture 10" descr="A close 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9B8A677C-8D2E-4395-4C33-EC0AA7E8650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0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103CD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8"/>
          <w:szCs w:val="28"/>
          <w:lang w:val="en-GB" w:eastAsia="en-US"/>
        </w:rPr>
      </w:pPr>
    </w:p>
    <w:p w14:paraId="1FF2CA87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68BCDB7B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2B4CE886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346C4826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37FBBCCB" w14:textId="40811E18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3</w:t>
      </w:r>
    </w:p>
    <w:p w14:paraId="4F86922F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sz w:val="28"/>
          <w:szCs w:val="28"/>
          <w:lang w:val="en-GB" w:eastAsia="en-US"/>
        </w:rPr>
        <w:drawing>
          <wp:inline distT="0" distB="0" distL="0" distR="0" wp14:anchorId="03F10B07" wp14:editId="5140C6CF">
            <wp:extent cx="6642100" cy="1681480"/>
            <wp:effectExtent l="0" t="0" r="6350" b="0"/>
            <wp:docPr id="527408689" name="Picture 5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6A355A8-290C-83F4-3BBC-39173E512F0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408689" name="Picture 5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46A355A8-290C-83F4-3BBC-39173E512F0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68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2F820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8"/>
          <w:szCs w:val="28"/>
          <w:lang w:val="en-GB" w:eastAsia="en-US"/>
        </w:rPr>
      </w:pPr>
    </w:p>
    <w:p w14:paraId="03BC121A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1A31E6A3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7DE67C61" w14:textId="77777777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</w:p>
    <w:p w14:paraId="1F15E8C6" w14:textId="0769B8E2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4</w:t>
      </w:r>
    </w:p>
    <w:p w14:paraId="268FC53B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sz w:val="22"/>
          <w:szCs w:val="22"/>
          <w:lang w:val="en-GB" w:eastAsia="en-US"/>
        </w:rPr>
        <w:drawing>
          <wp:inline distT="0" distB="0" distL="0" distR="0" wp14:anchorId="3D17E70A" wp14:editId="59073D6D">
            <wp:extent cx="6642100" cy="1937385"/>
            <wp:effectExtent l="0" t="0" r="6350" b="5715"/>
            <wp:docPr id="10" name="Picture 9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5D85261-C5E3-D0B7-D365-9C1F89F855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A5D85261-C5E3-D0B7-D365-9C1F89F855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93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E1EFA" w14:textId="77777777" w:rsidR="00236352" w:rsidRPr="00236352" w:rsidRDefault="00236352" w:rsidP="00236352">
      <w:pPr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  <w:br w:type="page"/>
      </w:r>
    </w:p>
    <w:p w14:paraId="16CA3E9A" w14:textId="7446C8AF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lastRenderedPageBreak/>
        <w:t>Question 3(b(i))</w:t>
      </w:r>
    </w:p>
    <w:p w14:paraId="0B476604" w14:textId="0BDC202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1</w:t>
      </w:r>
    </w:p>
    <w:p w14:paraId="4D217168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2"/>
          <w:szCs w:val="22"/>
          <w:lang w:val="en-GB" w:eastAsia="en-US"/>
        </w:rPr>
        <w:drawing>
          <wp:inline distT="0" distB="0" distL="0" distR="0" wp14:anchorId="05CC73CA" wp14:editId="0F82C329">
            <wp:extent cx="6642100" cy="1202055"/>
            <wp:effectExtent l="0" t="0" r="6350" b="0"/>
            <wp:docPr id="1485676643" name="Picture 5" descr="A close-up of some writing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9F24504-83E1-C7BF-D6F0-10457812084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676643" name="Picture 5" descr="A close-up of some writing&#10;&#10;Description automatically generated">
                      <a:extLst>
                        <a:ext uri="{FF2B5EF4-FFF2-40B4-BE49-F238E27FC236}">
                          <a16:creationId xmlns:a16="http://schemas.microsoft.com/office/drawing/2014/main" id="{49F24504-83E1-C7BF-D6F0-10457812084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88756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2</w:t>
      </w:r>
    </w:p>
    <w:p w14:paraId="3D3CBEF1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sz w:val="22"/>
          <w:szCs w:val="22"/>
          <w:lang w:val="en-GB" w:eastAsia="en-US"/>
        </w:rPr>
        <w:drawing>
          <wp:inline distT="0" distB="0" distL="0" distR="0" wp14:anchorId="2685A6E8" wp14:editId="7060CFCB">
            <wp:extent cx="6642100" cy="1497330"/>
            <wp:effectExtent l="0" t="0" r="6350" b="7620"/>
            <wp:docPr id="1666504102" name="Picture 9" descr="A close-up of a list of word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1E07DC0-6BFC-38F7-B2F1-C97DD240FC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504102" name="Picture 9" descr="A close-up of a list of words&#10;&#10;Description automatically generated">
                      <a:extLst>
                        <a:ext uri="{FF2B5EF4-FFF2-40B4-BE49-F238E27FC236}">
                          <a16:creationId xmlns:a16="http://schemas.microsoft.com/office/drawing/2014/main" id="{71E07DC0-6BFC-38F7-B2F1-C97DD240FC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9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5EF14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</w:p>
    <w:p w14:paraId="6D61AFB3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3</w:t>
      </w:r>
    </w:p>
    <w:p w14:paraId="579E5346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sz w:val="22"/>
          <w:szCs w:val="22"/>
          <w:lang w:val="en-GB" w:eastAsia="en-US"/>
        </w:rPr>
        <w:drawing>
          <wp:inline distT="0" distB="0" distL="0" distR="0" wp14:anchorId="4D10A3D1" wp14:editId="63914CDB">
            <wp:extent cx="6642100" cy="1952625"/>
            <wp:effectExtent l="0" t="0" r="6350" b="9525"/>
            <wp:docPr id="13" name="Picture 12" descr="A close up of a pap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267852C-3C1F-6B93-8E94-66618D0B164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A close up of a paper&#10;&#10;AI-generated content may be incorrect.">
                      <a:extLst>
                        <a:ext uri="{FF2B5EF4-FFF2-40B4-BE49-F238E27FC236}">
                          <a16:creationId xmlns:a16="http://schemas.microsoft.com/office/drawing/2014/main" id="{E267852C-3C1F-6B93-8E94-66618D0B164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D77F9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</w:p>
    <w:p w14:paraId="0420799B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4</w:t>
      </w:r>
    </w:p>
    <w:p w14:paraId="6CE5E362" w14:textId="77777777" w:rsidR="00236352" w:rsidRPr="00236352" w:rsidRDefault="00236352" w:rsidP="00236352">
      <w:pPr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sz w:val="22"/>
          <w:szCs w:val="22"/>
          <w:lang w:val="en-GB" w:eastAsia="en-US"/>
        </w:rPr>
        <w:drawing>
          <wp:inline distT="0" distB="0" distL="0" distR="0" wp14:anchorId="7368A38F" wp14:editId="583E4B84">
            <wp:extent cx="6642100" cy="1437640"/>
            <wp:effectExtent l="0" t="0" r="6350" b="0"/>
            <wp:docPr id="15" name="Picture 14" descr="A close-up of a not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6EC3593-384D-6B60-4B12-A8A02FAD97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 descr="A close-up of a note&#10;&#10;AI-generated content may be incorrect.">
                      <a:extLst>
                        <a:ext uri="{FF2B5EF4-FFF2-40B4-BE49-F238E27FC236}">
                          <a16:creationId xmlns:a16="http://schemas.microsoft.com/office/drawing/2014/main" id="{A6EC3593-384D-6B60-4B12-A8A02FAD97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3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6352"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  <w:br w:type="page"/>
      </w:r>
    </w:p>
    <w:p w14:paraId="55E1D45B" w14:textId="2443FBF9" w:rsid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lastRenderedPageBreak/>
        <w:t>Question 3(b(ii))</w:t>
      </w:r>
    </w:p>
    <w:p w14:paraId="4A5109A8" w14:textId="42A88422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1</w:t>
      </w:r>
    </w:p>
    <w:p w14:paraId="21EC50F8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sz w:val="28"/>
          <w:szCs w:val="28"/>
          <w:lang w:val="en-GB" w:eastAsia="en-US"/>
        </w:rPr>
        <w:drawing>
          <wp:inline distT="0" distB="0" distL="0" distR="0" wp14:anchorId="09908726" wp14:editId="089D6CC3">
            <wp:extent cx="6642100" cy="1314450"/>
            <wp:effectExtent l="0" t="0" r="6350" b="0"/>
            <wp:docPr id="575695949" name="Picture 5" descr="A close 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0C2B364-33CC-1C5D-E70E-0BEA983A89A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695949" name="Picture 5" descr="A close 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70C2B364-33CC-1C5D-E70E-0BEA983A89A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AF2E5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2</w:t>
      </w:r>
    </w:p>
    <w:p w14:paraId="2D74E288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sz w:val="28"/>
          <w:szCs w:val="28"/>
          <w:lang w:val="en-GB" w:eastAsia="en-US"/>
        </w:rPr>
        <w:drawing>
          <wp:inline distT="0" distB="0" distL="0" distR="0" wp14:anchorId="1A6231E9" wp14:editId="44216C8B">
            <wp:extent cx="6642100" cy="1134745"/>
            <wp:effectExtent l="0" t="0" r="6350" b="8255"/>
            <wp:docPr id="1586349607" name="Picture 8" descr="A close up of a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474FBC2-6C52-8C01-EC99-BE5F989DF2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349607" name="Picture 8" descr="A close up of a text&#10;&#10;Description automatically generated">
                      <a:extLst>
                        <a:ext uri="{FF2B5EF4-FFF2-40B4-BE49-F238E27FC236}">
                          <a16:creationId xmlns:a16="http://schemas.microsoft.com/office/drawing/2014/main" id="{E474FBC2-6C52-8C01-EC99-BE5F989DF2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13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33CBE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8"/>
          <w:szCs w:val="28"/>
          <w:lang w:val="en-GB" w:eastAsia="en-US"/>
        </w:rPr>
      </w:pPr>
    </w:p>
    <w:p w14:paraId="7ADE44D9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3</w:t>
      </w:r>
    </w:p>
    <w:p w14:paraId="3C04348A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sz w:val="28"/>
          <w:szCs w:val="28"/>
          <w:lang w:val="en-GB" w:eastAsia="en-US"/>
        </w:rPr>
        <w:drawing>
          <wp:inline distT="0" distB="0" distL="0" distR="0" wp14:anchorId="514DF37A" wp14:editId="36826723">
            <wp:extent cx="6642100" cy="1404620"/>
            <wp:effectExtent l="0" t="0" r="6350" b="5080"/>
            <wp:docPr id="927186607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EB2EDDE-2763-302E-9046-0D1642C34D4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186607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EEB2EDDE-2763-302E-9046-0D1642C34D4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0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067C8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8"/>
          <w:szCs w:val="28"/>
          <w:lang w:val="en-GB" w:eastAsia="en-US"/>
        </w:rPr>
      </w:pPr>
    </w:p>
    <w:p w14:paraId="757A085E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</w:pPr>
      <w:r w:rsidRPr="00236352">
        <w:rPr>
          <w:rFonts w:asciiTheme="minorHAnsi" w:hAnsiTheme="minorHAnsi" w:cs="Open Sans Light"/>
          <w:b/>
          <w:bCs/>
          <w:noProof w:val="0"/>
          <w:sz w:val="28"/>
          <w:szCs w:val="28"/>
          <w:lang w:val="en-GB" w:eastAsia="en-US"/>
        </w:rPr>
        <w:t>Student 4</w:t>
      </w:r>
    </w:p>
    <w:p w14:paraId="659FFE80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  <w:r w:rsidRPr="00236352">
        <w:rPr>
          <w:rFonts w:asciiTheme="minorHAnsi" w:hAnsiTheme="minorHAnsi" w:cs="Open Sans Light"/>
          <w:sz w:val="22"/>
          <w:szCs w:val="22"/>
          <w:lang w:val="en-GB" w:eastAsia="en-US"/>
        </w:rPr>
        <w:drawing>
          <wp:inline distT="0" distB="0" distL="0" distR="0" wp14:anchorId="43BB7F0F" wp14:editId="0B063805">
            <wp:extent cx="6642100" cy="1459230"/>
            <wp:effectExtent l="0" t="0" r="6350" b="7620"/>
            <wp:docPr id="1901387238" name="Picture 8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76F47AC-8A56-F554-1A0B-7E217304E0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387238" name="Picture 8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876F47AC-8A56-F554-1A0B-7E217304E01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5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3542F" w14:textId="77777777" w:rsidR="00236352" w:rsidRPr="00236352" w:rsidRDefault="00236352" w:rsidP="00236352">
      <w:pPr>
        <w:spacing w:before="120"/>
        <w:rPr>
          <w:rFonts w:asciiTheme="minorHAnsi" w:hAnsiTheme="minorHAnsi" w:cs="Open Sans Light"/>
          <w:noProof w:val="0"/>
          <w:sz w:val="22"/>
          <w:szCs w:val="22"/>
          <w:lang w:val="en-GB" w:eastAsia="en-US"/>
        </w:rPr>
      </w:pPr>
    </w:p>
    <w:p w14:paraId="565E85E1" w14:textId="77777777" w:rsidR="00945D3E" w:rsidRDefault="00945D3E" w:rsidP="00945D3E">
      <w:pPr>
        <w:pStyle w:val="BodyText"/>
        <w:rPr>
          <w:color w:val="0D004D" w:themeColor="text2"/>
          <w:sz w:val="28"/>
          <w:szCs w:val="28"/>
          <w:lang w:val="en-GB"/>
        </w:rPr>
      </w:pPr>
    </w:p>
    <w:p w14:paraId="5C06183F" w14:textId="77777777" w:rsidR="00236352" w:rsidRDefault="00236352" w:rsidP="00945D3E">
      <w:pPr>
        <w:pStyle w:val="BodyText"/>
        <w:rPr>
          <w:color w:val="0D004D" w:themeColor="text2"/>
          <w:sz w:val="28"/>
          <w:szCs w:val="28"/>
          <w:lang w:val="en-GB"/>
        </w:rPr>
      </w:pPr>
    </w:p>
    <w:p w14:paraId="6D22842F" w14:textId="77777777" w:rsidR="00236352" w:rsidRDefault="00236352" w:rsidP="00945D3E">
      <w:pPr>
        <w:pStyle w:val="BodyText"/>
        <w:rPr>
          <w:color w:val="0D004D" w:themeColor="text2"/>
          <w:sz w:val="28"/>
          <w:szCs w:val="28"/>
          <w:lang w:val="en-GB"/>
        </w:rPr>
      </w:pPr>
    </w:p>
    <w:p w14:paraId="0FF4368C" w14:textId="77777777" w:rsidR="00236352" w:rsidRDefault="00236352" w:rsidP="00945D3E">
      <w:pPr>
        <w:pStyle w:val="BodyText"/>
        <w:rPr>
          <w:color w:val="0D004D" w:themeColor="text2"/>
          <w:sz w:val="28"/>
          <w:szCs w:val="28"/>
          <w:lang w:val="en-GB"/>
        </w:rPr>
      </w:pPr>
    </w:p>
    <w:p w14:paraId="134D6AD7" w14:textId="77777777" w:rsidR="00236352" w:rsidRDefault="00236352" w:rsidP="00945D3E">
      <w:pPr>
        <w:pStyle w:val="BodyText"/>
        <w:rPr>
          <w:color w:val="0D004D" w:themeColor="text2"/>
          <w:sz w:val="28"/>
          <w:szCs w:val="28"/>
          <w:lang w:val="en-GB"/>
        </w:rPr>
      </w:pPr>
    </w:p>
    <w:p w14:paraId="37758CB3" w14:textId="708B5086" w:rsidR="00A03093" w:rsidRDefault="00A03093" w:rsidP="00945D3E">
      <w:pPr>
        <w:pStyle w:val="BodyText"/>
        <w:rPr>
          <w:color w:val="0D004D" w:themeColor="text2"/>
          <w:sz w:val="28"/>
          <w:szCs w:val="28"/>
          <w:lang w:val="en-GB"/>
        </w:rPr>
      </w:pPr>
      <w:r>
        <w:rPr>
          <w:color w:val="0D004D" w:themeColor="text2"/>
          <w:sz w:val="28"/>
          <w:szCs w:val="28"/>
          <w:lang w:val="en-GB"/>
        </w:rPr>
        <w:lastRenderedPageBreak/>
        <w:t>Notes.</w:t>
      </w:r>
    </w:p>
    <w:sectPr w:rsidR="00A03093" w:rsidSect="0026749A">
      <w:footerReference w:type="even" r:id="rId59"/>
      <w:headerReference w:type="first" r:id="rId60"/>
      <w:footerReference w:type="first" r:id="rId61"/>
      <w:pgSz w:w="11900" w:h="16820" w:code="9"/>
      <w:pgMar w:top="799" w:right="794" w:bottom="567" w:left="794" w:header="0" w:footer="567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684B3E" w14:textId="77777777" w:rsidR="00C944E1" w:rsidRPr="008843CC" w:rsidRDefault="00C944E1" w:rsidP="003F4BE3">
      <w:r w:rsidRPr="008843CC">
        <w:separator/>
      </w:r>
    </w:p>
    <w:p w14:paraId="021B8143" w14:textId="77777777" w:rsidR="00C944E1" w:rsidRPr="008843CC" w:rsidRDefault="00C944E1"/>
    <w:p w14:paraId="743AA501" w14:textId="77777777" w:rsidR="00C944E1" w:rsidRPr="008843CC" w:rsidRDefault="00C944E1"/>
    <w:p w14:paraId="08D90404" w14:textId="77777777" w:rsidR="00C944E1" w:rsidRDefault="00C944E1"/>
  </w:endnote>
  <w:endnote w:type="continuationSeparator" w:id="0">
    <w:p w14:paraId="0E887D6E" w14:textId="77777777" w:rsidR="00C944E1" w:rsidRPr="008843CC" w:rsidRDefault="00C944E1" w:rsidP="003F4BE3">
      <w:r w:rsidRPr="008843CC">
        <w:continuationSeparator/>
      </w:r>
    </w:p>
    <w:p w14:paraId="25409AD6" w14:textId="77777777" w:rsidR="00C944E1" w:rsidRPr="008843CC" w:rsidRDefault="00C944E1"/>
    <w:p w14:paraId="3A80CE39" w14:textId="77777777" w:rsidR="00C944E1" w:rsidRPr="008843CC" w:rsidRDefault="00C944E1"/>
    <w:p w14:paraId="7A74294F" w14:textId="77777777" w:rsidR="00C944E1" w:rsidRDefault="00C944E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charset w:val="00"/>
    <w:family w:val="swiss"/>
    <w:pitch w:val="variable"/>
    <w:sig w:usb0="00000003" w:usb1="00000000" w:usb2="00000000" w:usb3="00000000" w:csb0="00000001" w:csb1="00000000"/>
    <w:embedRegular r:id="rId1" w:fontKey="{ECB5745B-F3AB-48BF-BBE7-4E397212D713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us Jakarta Sans Light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2" w:fontKey="{79CDED54-932F-445A-95B9-FA74A43A3477}"/>
    <w:embedBold r:id="rId3" w:fontKey="{D17C22BE-9B98-4F80-8470-109C2A0B64C2}"/>
    <w:embedItalic r:id="rId4" w:fontKey="{5B7C8A57-AE8D-4295-B575-78DA3FA0B2CD}"/>
  </w:font>
  <w:font w:name="Plus Jakarta Sans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5" w:fontKey="{E710B511-A32F-46DE-BC8B-F2CAB45D6541}"/>
    <w:embedBold r:id="rId6" w:fontKey="{D50CDD46-D7CF-4056-BC1A-1AE335B27B74}"/>
    <w:embedItalic r:id="rId7" w:fontKey="{80285C3D-FDA1-4819-95B9-1B7BBE1C7A45}"/>
  </w:font>
  <w:font w:name="Plus Jakarta Sans SemiBold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8" w:fontKey="{D65A0CCF-A3AF-4F27-ABA6-D2D748FDE8A5}"/>
    <w:embedBold r:id="rId9" w:fontKey="{D72E925F-35F9-43DD-81F4-9D47115F862B}"/>
  </w:font>
  <w:font w:name="Open Sans">
    <w:altName w:val="Calibri"/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10" w:fontKey="{58752113-FAE0-40B4-977A-6C0503ABF293}"/>
    <w:embedBold r:id="rId11" w:fontKey="{2AB586CF-57F8-4A42-9118-9F34898E6657}"/>
    <w:embedItalic r:id="rId12" w:fontKey="{81C1FF4F-580B-48F6-8AD0-903BC441208A}"/>
    <w:embedBoldItalic r:id="rId13" w:fontKey="{5AA47769-9386-4D6A-BBFA-41F4B6CC8C6A}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14" w:fontKey="{74B88BA3-DB70-45BB-B090-C5FD758A3112}"/>
    <w:embedBold r:id="rId15" w:fontKey="{C4B37514-7501-4E37-A2F5-0F719080AB1B}"/>
    <w:embedItalic r:id="rId16" w:fontKey="{2E2C6993-0E82-43AD-A81A-FEC9883E6E7D}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Open Sans SemiBold">
    <w:altName w:val="Calibri"/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17" w:fontKey="{5A03955A-9459-4130-BBC5-90C82C0EA6CB}"/>
    <w:embedBoldItalic r:id="rId18" w:fontKey="{0C26B966-3DAA-480C-B76D-495FA47F0134}"/>
  </w:font>
  <w:font w:name="OpenSans-Light">
    <w:altName w:val="Times New Roman"/>
    <w:charset w:val="00"/>
    <w:family w:val="swiss"/>
    <w:pitch w:val="variable"/>
    <w:sig w:usb0="E00002EF" w:usb1="4000205B" w:usb2="00000028" w:usb3="00000000" w:csb0="0000019F" w:csb1="00000000"/>
  </w:font>
  <w:font w:name="HGMaruGothicMPRO">
    <w:charset w:val="80"/>
    <w:family w:val="swiss"/>
    <w:pitch w:val="variable"/>
    <w:sig w:usb0="E00002FF" w:usb1="2AC7EDFE" w:usb2="00000012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267BA" w14:textId="77777777" w:rsidR="00E9418F" w:rsidRPr="008843CC" w:rsidRDefault="00E9418F" w:rsidP="00F36381">
    <w:pPr>
      <w:pStyle w:val="Footer"/>
      <w:framePr w:wrap="none" w:vAnchor="text" w:hAnchor="margin" w:xAlign="right" w:y="1"/>
      <w:rPr>
        <w:rStyle w:val="PageNumber"/>
      </w:rPr>
    </w:pPr>
    <w:r w:rsidRPr="008843CC">
      <w:rPr>
        <w:rStyle w:val="PageNumber"/>
      </w:rPr>
      <w:fldChar w:fldCharType="begin"/>
    </w:r>
    <w:r w:rsidRPr="008843CC">
      <w:rPr>
        <w:rStyle w:val="PageNumber"/>
      </w:rPr>
      <w:instrText xml:space="preserve"> PAGE </w:instrText>
    </w:r>
    <w:r w:rsidRPr="008843CC">
      <w:rPr>
        <w:rStyle w:val="PageNumber"/>
      </w:rPr>
      <w:fldChar w:fldCharType="separate"/>
    </w:r>
    <w:r w:rsidR="0007017C">
      <w:rPr>
        <w:rStyle w:val="PageNumber"/>
      </w:rPr>
      <w:t>0</w:t>
    </w:r>
    <w:r w:rsidRPr="008843CC">
      <w:rPr>
        <w:rStyle w:val="PageNumber"/>
      </w:rPr>
      <w:fldChar w:fldCharType="end"/>
    </w:r>
  </w:p>
  <w:p w14:paraId="16521B32" w14:textId="77777777" w:rsidR="00E9418F" w:rsidRPr="008843CC" w:rsidRDefault="00E9418F" w:rsidP="00E9418F">
    <w:pPr>
      <w:pStyle w:val="Footer"/>
      <w:ind w:right="360"/>
    </w:pPr>
  </w:p>
  <w:p w14:paraId="66EA11B9" w14:textId="77777777" w:rsidR="00F17AE1" w:rsidRDefault="00F17AE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D0967" w14:textId="77777777" w:rsidR="005F5F97" w:rsidRPr="008843CC" w:rsidRDefault="003D1500" w:rsidP="00910219">
    <w:pPr>
      <w:pStyle w:val="Footer"/>
      <w:tabs>
        <w:tab w:val="clear" w:pos="4680"/>
        <w:tab w:val="clear" w:pos="9360"/>
        <w:tab w:val="center" w:pos="5103"/>
        <w:tab w:val="right" w:pos="10206"/>
      </w:tabs>
      <w:ind w:right="106"/>
    </w:pPr>
    <w:r w:rsidRPr="008843CC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81E07C" w14:textId="77777777" w:rsidR="00C944E1" w:rsidRPr="008843CC" w:rsidRDefault="00C944E1" w:rsidP="003F4BE3">
      <w:r w:rsidRPr="008843CC">
        <w:separator/>
      </w:r>
    </w:p>
    <w:p w14:paraId="478DC7B1" w14:textId="77777777" w:rsidR="00C944E1" w:rsidRPr="008843CC" w:rsidRDefault="00C944E1"/>
    <w:p w14:paraId="2532B88E" w14:textId="77777777" w:rsidR="00C944E1" w:rsidRPr="008843CC" w:rsidRDefault="00C944E1"/>
    <w:p w14:paraId="25DEDE9A" w14:textId="77777777" w:rsidR="00C944E1" w:rsidRDefault="00C944E1"/>
  </w:footnote>
  <w:footnote w:type="continuationSeparator" w:id="0">
    <w:p w14:paraId="32E6C799" w14:textId="77777777" w:rsidR="00C944E1" w:rsidRPr="008843CC" w:rsidRDefault="00C944E1" w:rsidP="003F4BE3">
      <w:r w:rsidRPr="008843CC">
        <w:continuationSeparator/>
      </w:r>
    </w:p>
    <w:p w14:paraId="5A841A36" w14:textId="77777777" w:rsidR="00C944E1" w:rsidRPr="008843CC" w:rsidRDefault="00C944E1"/>
    <w:p w14:paraId="18EE7D76" w14:textId="77777777" w:rsidR="00C944E1" w:rsidRPr="008843CC" w:rsidRDefault="00C944E1"/>
    <w:p w14:paraId="104FC44E" w14:textId="77777777" w:rsidR="00C944E1" w:rsidRDefault="00C944E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29381" w14:textId="77777777" w:rsidR="00037899" w:rsidRPr="008843CC" w:rsidRDefault="00037899">
    <w:pPr>
      <w:pStyle w:val="Header"/>
    </w:pPr>
  </w:p>
  <w:p w14:paraId="7CE17BA0" w14:textId="77777777" w:rsidR="00B00714" w:rsidRPr="008843CC" w:rsidRDefault="00B00714" w:rsidP="00F024A1">
    <w:pPr>
      <w:pStyle w:val="Header"/>
      <w:tabs>
        <w:tab w:val="left" w:pos="113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F"/>
    <w:multiLevelType w:val="singleLevel"/>
    <w:tmpl w:val="B57A972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8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E77016"/>
    <w:multiLevelType w:val="multilevel"/>
    <w:tmpl w:val="018C9F6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5751844"/>
    <w:multiLevelType w:val="hybridMultilevel"/>
    <w:tmpl w:val="2CDA31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764878"/>
    <w:multiLevelType w:val="hybridMultilevel"/>
    <w:tmpl w:val="D0F49E7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968018B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0C94398A"/>
    <w:multiLevelType w:val="multilevel"/>
    <w:tmpl w:val="03A070DE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81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0CBE7EED"/>
    <w:multiLevelType w:val="hybridMultilevel"/>
    <w:tmpl w:val="5F2446DC"/>
    <w:lvl w:ilvl="0" w:tplc="452ABEB0">
      <w:start w:val="1"/>
      <w:numFmt w:val="lowerLetter"/>
      <w:lvlText w:val="%1."/>
      <w:lvlJc w:val="left"/>
      <w:pPr>
        <w:ind w:left="1080" w:hanging="360"/>
      </w:pPr>
    </w:lvl>
    <w:lvl w:ilvl="1" w:tplc="16ECE276" w:tentative="1">
      <w:start w:val="1"/>
      <w:numFmt w:val="lowerLetter"/>
      <w:lvlText w:val="%2."/>
      <w:lvlJc w:val="left"/>
      <w:pPr>
        <w:ind w:left="1800" w:hanging="360"/>
      </w:pPr>
    </w:lvl>
    <w:lvl w:ilvl="2" w:tplc="84BECFC2">
      <w:start w:val="1"/>
      <w:numFmt w:val="lowerLetter"/>
      <w:lvlText w:val="%3."/>
      <w:lvlJc w:val="left"/>
      <w:pPr>
        <w:ind w:left="2700" w:hanging="360"/>
      </w:pPr>
    </w:lvl>
    <w:lvl w:ilvl="3" w:tplc="DCB00D6E" w:tentative="1">
      <w:start w:val="1"/>
      <w:numFmt w:val="decimal"/>
      <w:lvlText w:val="%4."/>
      <w:lvlJc w:val="left"/>
      <w:pPr>
        <w:ind w:left="3240" w:hanging="360"/>
      </w:pPr>
    </w:lvl>
    <w:lvl w:ilvl="4" w:tplc="B644F506" w:tentative="1">
      <w:start w:val="1"/>
      <w:numFmt w:val="lowerLetter"/>
      <w:lvlText w:val="%5."/>
      <w:lvlJc w:val="left"/>
      <w:pPr>
        <w:ind w:left="3960" w:hanging="360"/>
      </w:pPr>
    </w:lvl>
    <w:lvl w:ilvl="5" w:tplc="AF9C7670" w:tentative="1">
      <w:start w:val="1"/>
      <w:numFmt w:val="lowerRoman"/>
      <w:lvlText w:val="%6."/>
      <w:lvlJc w:val="right"/>
      <w:pPr>
        <w:ind w:left="4680" w:hanging="180"/>
      </w:pPr>
    </w:lvl>
    <w:lvl w:ilvl="6" w:tplc="29388EE6" w:tentative="1">
      <w:start w:val="1"/>
      <w:numFmt w:val="decimal"/>
      <w:lvlText w:val="%7."/>
      <w:lvlJc w:val="left"/>
      <w:pPr>
        <w:ind w:left="5400" w:hanging="360"/>
      </w:pPr>
    </w:lvl>
    <w:lvl w:ilvl="7" w:tplc="8EAE3806" w:tentative="1">
      <w:start w:val="1"/>
      <w:numFmt w:val="lowerLetter"/>
      <w:lvlText w:val="%8."/>
      <w:lvlJc w:val="left"/>
      <w:pPr>
        <w:ind w:left="6120" w:hanging="360"/>
      </w:pPr>
    </w:lvl>
    <w:lvl w:ilvl="8" w:tplc="AE84B0CA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0FE334E4"/>
    <w:multiLevelType w:val="hybridMultilevel"/>
    <w:tmpl w:val="8FD41A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0105928"/>
    <w:multiLevelType w:val="hybridMultilevel"/>
    <w:tmpl w:val="22E4EB5A"/>
    <w:lvl w:ilvl="0" w:tplc="F028D1A4">
      <w:start w:val="1"/>
      <w:numFmt w:val="bullet"/>
      <w:lvlText w:val="o"/>
      <w:lvlJc w:val="left"/>
      <w:pPr>
        <w:ind w:left="927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D448FD"/>
    <w:multiLevelType w:val="multilevel"/>
    <w:tmpl w:val="4216B6BA"/>
    <w:lvl w:ilvl="0">
      <w:start w:val="1"/>
      <w:numFmt w:val="decimal"/>
      <w:isLgl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19" w15:restartNumberingAfterBreak="0">
    <w:nsid w:val="2D571A1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2E9D0492"/>
    <w:multiLevelType w:val="multilevel"/>
    <w:tmpl w:val="A42467C4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3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32AE0A76"/>
    <w:multiLevelType w:val="multilevel"/>
    <w:tmpl w:val="9432A99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0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86A7808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3A0228BC"/>
    <w:multiLevelType w:val="multilevel"/>
    <w:tmpl w:val="BC4E7048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3C6F37CF"/>
    <w:multiLevelType w:val="multilevel"/>
    <w:tmpl w:val="8E9A0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01E7D82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43183BD9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448D2834"/>
    <w:multiLevelType w:val="multilevel"/>
    <w:tmpl w:val="A86498A2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488B354E"/>
    <w:multiLevelType w:val="hybridMultilevel"/>
    <w:tmpl w:val="7898F7A8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1" w15:restartNumberingAfterBreak="0">
    <w:nsid w:val="4D167BFC"/>
    <w:multiLevelType w:val="multilevel"/>
    <w:tmpl w:val="EE68BBCC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6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33" w15:restartNumberingAfterBreak="0">
    <w:nsid w:val="50796944"/>
    <w:multiLevelType w:val="hybridMultilevel"/>
    <w:tmpl w:val="60E0C5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2066885"/>
    <w:multiLevelType w:val="hybridMultilevel"/>
    <w:tmpl w:val="E1E6EB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540399E"/>
    <w:multiLevelType w:val="hybridMultilevel"/>
    <w:tmpl w:val="56BC00F8"/>
    <w:lvl w:ilvl="0" w:tplc="08090001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36" w15:restartNumberingAfterBreak="0">
    <w:nsid w:val="57080EFC"/>
    <w:multiLevelType w:val="hybridMultilevel"/>
    <w:tmpl w:val="3E4EC3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92E1553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A2D376D"/>
    <w:multiLevelType w:val="multilevel"/>
    <w:tmpl w:val="95C64A4A"/>
    <w:lvl w:ilvl="0">
      <w:start w:val="1"/>
      <w:numFmt w:val="decimal"/>
      <w:isLgl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9" w15:restartNumberingAfterBreak="0">
    <w:nsid w:val="5AEA0ED3"/>
    <w:multiLevelType w:val="hybridMultilevel"/>
    <w:tmpl w:val="CFB87E64"/>
    <w:lvl w:ilvl="0" w:tplc="5832E6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F253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928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765C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520A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80A1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830E4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6840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DC0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 w15:restartNumberingAfterBreak="0">
    <w:nsid w:val="5B81284A"/>
    <w:multiLevelType w:val="multilevel"/>
    <w:tmpl w:val="C2862DA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821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61F95C30"/>
    <w:multiLevelType w:val="hybridMultilevel"/>
    <w:tmpl w:val="D76AB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3E768D5"/>
    <w:multiLevelType w:val="hybridMultilevel"/>
    <w:tmpl w:val="002CDC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8165059"/>
    <w:multiLevelType w:val="hybridMultilevel"/>
    <w:tmpl w:val="6BA892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E242D8C"/>
    <w:multiLevelType w:val="multilevel"/>
    <w:tmpl w:val="04C07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6E406A8A"/>
    <w:multiLevelType w:val="hybridMultilevel"/>
    <w:tmpl w:val="0C5EBBE4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452212173">
    <w:abstractNumId w:val="9"/>
  </w:num>
  <w:num w:numId="2" w16cid:durableId="887959497">
    <w:abstractNumId w:val="19"/>
  </w:num>
  <w:num w:numId="3" w16cid:durableId="89740088">
    <w:abstractNumId w:val="15"/>
  </w:num>
  <w:num w:numId="4" w16cid:durableId="384184800">
    <w:abstractNumId w:val="32"/>
  </w:num>
  <w:num w:numId="5" w16cid:durableId="1871840105">
    <w:abstractNumId w:val="8"/>
  </w:num>
  <w:num w:numId="6" w16cid:durableId="446972478">
    <w:abstractNumId w:val="7"/>
  </w:num>
  <w:num w:numId="7" w16cid:durableId="2131241834">
    <w:abstractNumId w:val="20"/>
  </w:num>
  <w:num w:numId="8" w16cid:durableId="1013529108">
    <w:abstractNumId w:val="3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71381038">
    <w:abstractNumId w:val="13"/>
  </w:num>
  <w:num w:numId="10" w16cid:durableId="1404714728">
    <w:abstractNumId w:val="0"/>
  </w:num>
  <w:num w:numId="11" w16cid:durableId="1873808940">
    <w:abstractNumId w:val="1"/>
  </w:num>
  <w:num w:numId="12" w16cid:durableId="1243637571">
    <w:abstractNumId w:val="2"/>
  </w:num>
  <w:num w:numId="13" w16cid:durableId="1816682135">
    <w:abstractNumId w:val="4"/>
  </w:num>
  <w:num w:numId="14" w16cid:durableId="1248461313">
    <w:abstractNumId w:val="5"/>
  </w:num>
  <w:num w:numId="15" w16cid:durableId="2096702851">
    <w:abstractNumId w:val="6"/>
  </w:num>
  <w:num w:numId="16" w16cid:durableId="1028604940">
    <w:abstractNumId w:val="12"/>
  </w:num>
  <w:num w:numId="17" w16cid:durableId="1122652360">
    <w:abstractNumId w:val="23"/>
  </w:num>
  <w:num w:numId="18" w16cid:durableId="703870910">
    <w:abstractNumId w:val="26"/>
  </w:num>
  <w:num w:numId="19" w16cid:durableId="593704291">
    <w:abstractNumId w:val="30"/>
  </w:num>
  <w:num w:numId="20" w16cid:durableId="1754203562">
    <w:abstractNumId w:val="3"/>
  </w:num>
  <w:num w:numId="21" w16cid:durableId="1228497185">
    <w:abstractNumId w:val="24"/>
  </w:num>
  <w:num w:numId="22" w16cid:durableId="1662393553">
    <w:abstractNumId w:val="40"/>
  </w:num>
  <w:num w:numId="23" w16cid:durableId="1809006759">
    <w:abstractNumId w:val="22"/>
  </w:num>
  <w:num w:numId="24" w16cid:durableId="614144670">
    <w:abstractNumId w:val="31"/>
  </w:num>
  <w:num w:numId="25" w16cid:durableId="311451200">
    <w:abstractNumId w:val="21"/>
  </w:num>
  <w:num w:numId="26" w16cid:durableId="2046708988">
    <w:abstractNumId w:val="10"/>
  </w:num>
  <w:num w:numId="27" w16cid:durableId="1585064406">
    <w:abstractNumId w:val="28"/>
  </w:num>
  <w:num w:numId="28" w16cid:durableId="620495630">
    <w:abstractNumId w:val="14"/>
  </w:num>
  <w:num w:numId="29" w16cid:durableId="62345957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547884522">
    <w:abstractNumId w:val="18"/>
  </w:num>
  <w:num w:numId="31" w16cid:durableId="7961412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862860461">
    <w:abstractNumId w:val="38"/>
  </w:num>
  <w:num w:numId="33" w16cid:durableId="1071847754">
    <w:abstractNumId w:val="33"/>
  </w:num>
  <w:num w:numId="34" w16cid:durableId="1879395560">
    <w:abstractNumId w:val="41"/>
  </w:num>
  <w:num w:numId="35" w16cid:durableId="1737895214">
    <w:abstractNumId w:val="17"/>
  </w:num>
  <w:num w:numId="36" w16cid:durableId="311834034">
    <w:abstractNumId w:val="11"/>
  </w:num>
  <w:num w:numId="37" w16cid:durableId="1777752299">
    <w:abstractNumId w:val="36"/>
  </w:num>
  <w:num w:numId="38" w16cid:durableId="547685924">
    <w:abstractNumId w:val="42"/>
  </w:num>
  <w:num w:numId="39" w16cid:durableId="1704818816">
    <w:abstractNumId w:val="44"/>
  </w:num>
  <w:num w:numId="40" w16cid:durableId="1677880975">
    <w:abstractNumId w:val="25"/>
  </w:num>
  <w:num w:numId="41" w16cid:durableId="296179886">
    <w:abstractNumId w:val="16"/>
  </w:num>
  <w:num w:numId="42" w16cid:durableId="1729458136">
    <w:abstractNumId w:val="45"/>
  </w:num>
  <w:num w:numId="43" w16cid:durableId="837429572">
    <w:abstractNumId w:val="27"/>
  </w:num>
  <w:num w:numId="44" w16cid:durableId="1437366609">
    <w:abstractNumId w:val="37"/>
  </w:num>
  <w:num w:numId="45" w16cid:durableId="203058118">
    <w:abstractNumId w:val="34"/>
  </w:num>
  <w:num w:numId="46" w16cid:durableId="1910771798">
    <w:abstractNumId w:val="43"/>
  </w:num>
  <w:num w:numId="47" w16cid:durableId="1293370111">
    <w:abstractNumId w:val="39"/>
  </w:num>
  <w:num w:numId="48" w16cid:durableId="966664521">
    <w:abstractNumId w:val="35"/>
  </w:num>
  <w:num w:numId="49" w16cid:durableId="645471761">
    <w:abstractNumId w:val="2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F54C9F"/>
    <w:rsid w:val="000000C2"/>
    <w:rsid w:val="00005820"/>
    <w:rsid w:val="00007CB7"/>
    <w:rsid w:val="000122CC"/>
    <w:rsid w:val="000348F9"/>
    <w:rsid w:val="00037899"/>
    <w:rsid w:val="000379A2"/>
    <w:rsid w:val="0004378E"/>
    <w:rsid w:val="00052F44"/>
    <w:rsid w:val="00053208"/>
    <w:rsid w:val="00053F84"/>
    <w:rsid w:val="00056E35"/>
    <w:rsid w:val="0005791B"/>
    <w:rsid w:val="00057C2F"/>
    <w:rsid w:val="000622B9"/>
    <w:rsid w:val="000633C8"/>
    <w:rsid w:val="00064CFA"/>
    <w:rsid w:val="0007017C"/>
    <w:rsid w:val="000779F3"/>
    <w:rsid w:val="00080034"/>
    <w:rsid w:val="000804CE"/>
    <w:rsid w:val="00085F12"/>
    <w:rsid w:val="000902A4"/>
    <w:rsid w:val="000B2026"/>
    <w:rsid w:val="000B492E"/>
    <w:rsid w:val="000B523F"/>
    <w:rsid w:val="000B597C"/>
    <w:rsid w:val="000C110B"/>
    <w:rsid w:val="000D1660"/>
    <w:rsid w:val="000D22F0"/>
    <w:rsid w:val="000D38EE"/>
    <w:rsid w:val="000D51BA"/>
    <w:rsid w:val="000E14A7"/>
    <w:rsid w:val="000E29B8"/>
    <w:rsid w:val="000E6759"/>
    <w:rsid w:val="000E79F8"/>
    <w:rsid w:val="000E7EC1"/>
    <w:rsid w:val="00102BFA"/>
    <w:rsid w:val="00105ADD"/>
    <w:rsid w:val="001127EE"/>
    <w:rsid w:val="001155B5"/>
    <w:rsid w:val="00117F1F"/>
    <w:rsid w:val="001347D7"/>
    <w:rsid w:val="0014191D"/>
    <w:rsid w:val="0015549D"/>
    <w:rsid w:val="001641B4"/>
    <w:rsid w:val="001679F8"/>
    <w:rsid w:val="00171271"/>
    <w:rsid w:val="00175B3F"/>
    <w:rsid w:val="00176185"/>
    <w:rsid w:val="001763EC"/>
    <w:rsid w:val="00180318"/>
    <w:rsid w:val="00180953"/>
    <w:rsid w:val="00181145"/>
    <w:rsid w:val="00181199"/>
    <w:rsid w:val="001819BF"/>
    <w:rsid w:val="00184CAA"/>
    <w:rsid w:val="00193B73"/>
    <w:rsid w:val="001A6551"/>
    <w:rsid w:val="001B24AC"/>
    <w:rsid w:val="001B3653"/>
    <w:rsid w:val="001C24B6"/>
    <w:rsid w:val="001C69A4"/>
    <w:rsid w:val="001D0FE4"/>
    <w:rsid w:val="001D54A2"/>
    <w:rsid w:val="001D75CF"/>
    <w:rsid w:val="001E364E"/>
    <w:rsid w:val="001E4E54"/>
    <w:rsid w:val="001E57B1"/>
    <w:rsid w:val="001E5C50"/>
    <w:rsid w:val="001F7B64"/>
    <w:rsid w:val="002046E7"/>
    <w:rsid w:val="002206C6"/>
    <w:rsid w:val="00221E9D"/>
    <w:rsid w:val="00226C39"/>
    <w:rsid w:val="002351C4"/>
    <w:rsid w:val="00236352"/>
    <w:rsid w:val="002373BF"/>
    <w:rsid w:val="002420BF"/>
    <w:rsid w:val="00242186"/>
    <w:rsid w:val="00247E33"/>
    <w:rsid w:val="00247EAA"/>
    <w:rsid w:val="0025110D"/>
    <w:rsid w:val="0026251B"/>
    <w:rsid w:val="002653BB"/>
    <w:rsid w:val="0026673C"/>
    <w:rsid w:val="0026749A"/>
    <w:rsid w:val="00267B5E"/>
    <w:rsid w:val="0027159D"/>
    <w:rsid w:val="002732E5"/>
    <w:rsid w:val="00273A62"/>
    <w:rsid w:val="002754AE"/>
    <w:rsid w:val="00286BF3"/>
    <w:rsid w:val="0029140D"/>
    <w:rsid w:val="00291461"/>
    <w:rsid w:val="00293550"/>
    <w:rsid w:val="00293A47"/>
    <w:rsid w:val="002A4C17"/>
    <w:rsid w:val="002A5DAB"/>
    <w:rsid w:val="002A7971"/>
    <w:rsid w:val="002D355A"/>
    <w:rsid w:val="002D46A3"/>
    <w:rsid w:val="002D7B03"/>
    <w:rsid w:val="002E1D85"/>
    <w:rsid w:val="002E3969"/>
    <w:rsid w:val="002F7CBF"/>
    <w:rsid w:val="003071BE"/>
    <w:rsid w:val="00317F06"/>
    <w:rsid w:val="00322A87"/>
    <w:rsid w:val="00326864"/>
    <w:rsid w:val="003335C0"/>
    <w:rsid w:val="00334437"/>
    <w:rsid w:val="00335418"/>
    <w:rsid w:val="00336B6D"/>
    <w:rsid w:val="00340CC1"/>
    <w:rsid w:val="0034112A"/>
    <w:rsid w:val="00345915"/>
    <w:rsid w:val="00346F6C"/>
    <w:rsid w:val="00350D6A"/>
    <w:rsid w:val="00354F66"/>
    <w:rsid w:val="00360FC0"/>
    <w:rsid w:val="00365CA8"/>
    <w:rsid w:val="00370DFE"/>
    <w:rsid w:val="00372CAF"/>
    <w:rsid w:val="00372CD9"/>
    <w:rsid w:val="0037577F"/>
    <w:rsid w:val="0037680C"/>
    <w:rsid w:val="00381943"/>
    <w:rsid w:val="00383364"/>
    <w:rsid w:val="003A0A13"/>
    <w:rsid w:val="003A14D3"/>
    <w:rsid w:val="003A38BE"/>
    <w:rsid w:val="003A6485"/>
    <w:rsid w:val="003B5584"/>
    <w:rsid w:val="003C3860"/>
    <w:rsid w:val="003C68D9"/>
    <w:rsid w:val="003D1500"/>
    <w:rsid w:val="003D4523"/>
    <w:rsid w:val="003D65BF"/>
    <w:rsid w:val="003E387B"/>
    <w:rsid w:val="003E55CE"/>
    <w:rsid w:val="003E5F3B"/>
    <w:rsid w:val="003E6918"/>
    <w:rsid w:val="003F4BE3"/>
    <w:rsid w:val="0040647C"/>
    <w:rsid w:val="00407DE2"/>
    <w:rsid w:val="00412EA3"/>
    <w:rsid w:val="00436B5C"/>
    <w:rsid w:val="00451930"/>
    <w:rsid w:val="004578AF"/>
    <w:rsid w:val="004625BE"/>
    <w:rsid w:val="00465E3E"/>
    <w:rsid w:val="00466319"/>
    <w:rsid w:val="00470A75"/>
    <w:rsid w:val="00470D75"/>
    <w:rsid w:val="00473167"/>
    <w:rsid w:val="00476620"/>
    <w:rsid w:val="004A2A11"/>
    <w:rsid w:val="004A5A7A"/>
    <w:rsid w:val="004B198C"/>
    <w:rsid w:val="004B5905"/>
    <w:rsid w:val="004C46C8"/>
    <w:rsid w:val="004D0035"/>
    <w:rsid w:val="004D048C"/>
    <w:rsid w:val="004D1A96"/>
    <w:rsid w:val="004D1EC2"/>
    <w:rsid w:val="004D6397"/>
    <w:rsid w:val="004E2BC7"/>
    <w:rsid w:val="004F1CE3"/>
    <w:rsid w:val="004F58F7"/>
    <w:rsid w:val="00502EF6"/>
    <w:rsid w:val="00513275"/>
    <w:rsid w:val="0052032E"/>
    <w:rsid w:val="00520F5C"/>
    <w:rsid w:val="0052590A"/>
    <w:rsid w:val="00531930"/>
    <w:rsid w:val="005352BC"/>
    <w:rsid w:val="00537713"/>
    <w:rsid w:val="0054162F"/>
    <w:rsid w:val="00541FC7"/>
    <w:rsid w:val="00544C21"/>
    <w:rsid w:val="00547F97"/>
    <w:rsid w:val="00553B48"/>
    <w:rsid w:val="0055462D"/>
    <w:rsid w:val="0055510A"/>
    <w:rsid w:val="0055540B"/>
    <w:rsid w:val="00561CCF"/>
    <w:rsid w:val="00563798"/>
    <w:rsid w:val="00564BCB"/>
    <w:rsid w:val="00567860"/>
    <w:rsid w:val="005767CD"/>
    <w:rsid w:val="0059235F"/>
    <w:rsid w:val="0059472F"/>
    <w:rsid w:val="0059549E"/>
    <w:rsid w:val="005955EF"/>
    <w:rsid w:val="00596AC4"/>
    <w:rsid w:val="005A189A"/>
    <w:rsid w:val="005A3092"/>
    <w:rsid w:val="005A6B4B"/>
    <w:rsid w:val="005B1D45"/>
    <w:rsid w:val="005B3FE8"/>
    <w:rsid w:val="005B66C9"/>
    <w:rsid w:val="005B7886"/>
    <w:rsid w:val="005C06F0"/>
    <w:rsid w:val="005C0D18"/>
    <w:rsid w:val="005C13F3"/>
    <w:rsid w:val="005D30E4"/>
    <w:rsid w:val="005F280A"/>
    <w:rsid w:val="005F5F97"/>
    <w:rsid w:val="005F7352"/>
    <w:rsid w:val="006025B1"/>
    <w:rsid w:val="0061065A"/>
    <w:rsid w:val="006110F0"/>
    <w:rsid w:val="0061555E"/>
    <w:rsid w:val="006205B7"/>
    <w:rsid w:val="00631134"/>
    <w:rsid w:val="00635B7F"/>
    <w:rsid w:val="0064060A"/>
    <w:rsid w:val="00661ED5"/>
    <w:rsid w:val="00667558"/>
    <w:rsid w:val="006755DD"/>
    <w:rsid w:val="00677381"/>
    <w:rsid w:val="006801D0"/>
    <w:rsid w:val="00685F65"/>
    <w:rsid w:val="00694D9C"/>
    <w:rsid w:val="006B694B"/>
    <w:rsid w:val="006B72CE"/>
    <w:rsid w:val="006C1438"/>
    <w:rsid w:val="006C5161"/>
    <w:rsid w:val="006D3CEC"/>
    <w:rsid w:val="006F377B"/>
    <w:rsid w:val="006F5BF3"/>
    <w:rsid w:val="00702F1F"/>
    <w:rsid w:val="00704696"/>
    <w:rsid w:val="00713D5C"/>
    <w:rsid w:val="00715E19"/>
    <w:rsid w:val="00721737"/>
    <w:rsid w:val="00724F1A"/>
    <w:rsid w:val="007301AA"/>
    <w:rsid w:val="007333CE"/>
    <w:rsid w:val="007438CD"/>
    <w:rsid w:val="00747EAF"/>
    <w:rsid w:val="00752371"/>
    <w:rsid w:val="00757AA8"/>
    <w:rsid w:val="00757D57"/>
    <w:rsid w:val="00764D3B"/>
    <w:rsid w:val="00766C1F"/>
    <w:rsid w:val="00767174"/>
    <w:rsid w:val="00774BAF"/>
    <w:rsid w:val="00776C0A"/>
    <w:rsid w:val="00781A9C"/>
    <w:rsid w:val="0079779E"/>
    <w:rsid w:val="007A4078"/>
    <w:rsid w:val="007B0CA5"/>
    <w:rsid w:val="007B2C4D"/>
    <w:rsid w:val="007C2DD8"/>
    <w:rsid w:val="007C49BE"/>
    <w:rsid w:val="007C7AC5"/>
    <w:rsid w:val="007D0494"/>
    <w:rsid w:val="007D718E"/>
    <w:rsid w:val="007E2638"/>
    <w:rsid w:val="007E788B"/>
    <w:rsid w:val="007F018F"/>
    <w:rsid w:val="007F1161"/>
    <w:rsid w:val="007F5506"/>
    <w:rsid w:val="008051B3"/>
    <w:rsid w:val="00817AFE"/>
    <w:rsid w:val="008240C9"/>
    <w:rsid w:val="00835AB3"/>
    <w:rsid w:val="00840C1F"/>
    <w:rsid w:val="00841473"/>
    <w:rsid w:val="00843C62"/>
    <w:rsid w:val="00847041"/>
    <w:rsid w:val="0085561F"/>
    <w:rsid w:val="00855AE7"/>
    <w:rsid w:val="008600C0"/>
    <w:rsid w:val="00860531"/>
    <w:rsid w:val="00861C41"/>
    <w:rsid w:val="00866CFF"/>
    <w:rsid w:val="00874831"/>
    <w:rsid w:val="008772BD"/>
    <w:rsid w:val="00880E15"/>
    <w:rsid w:val="008843CC"/>
    <w:rsid w:val="0088458B"/>
    <w:rsid w:val="00885022"/>
    <w:rsid w:val="00886509"/>
    <w:rsid w:val="0088738D"/>
    <w:rsid w:val="008918D4"/>
    <w:rsid w:val="008A029B"/>
    <w:rsid w:val="008A648E"/>
    <w:rsid w:val="008A704E"/>
    <w:rsid w:val="008B07C2"/>
    <w:rsid w:val="008C396E"/>
    <w:rsid w:val="008C4418"/>
    <w:rsid w:val="008C5373"/>
    <w:rsid w:val="008D7561"/>
    <w:rsid w:val="008E0F66"/>
    <w:rsid w:val="008E1436"/>
    <w:rsid w:val="008E4762"/>
    <w:rsid w:val="008E6836"/>
    <w:rsid w:val="008F369C"/>
    <w:rsid w:val="008F52C1"/>
    <w:rsid w:val="008F5850"/>
    <w:rsid w:val="008F6A39"/>
    <w:rsid w:val="00900513"/>
    <w:rsid w:val="00910219"/>
    <w:rsid w:val="009156C3"/>
    <w:rsid w:val="0092726B"/>
    <w:rsid w:val="009305A0"/>
    <w:rsid w:val="00931576"/>
    <w:rsid w:val="00945D3E"/>
    <w:rsid w:val="00950750"/>
    <w:rsid w:val="0095150B"/>
    <w:rsid w:val="00952FB5"/>
    <w:rsid w:val="009543F9"/>
    <w:rsid w:val="00955113"/>
    <w:rsid w:val="0095591A"/>
    <w:rsid w:val="00962DFD"/>
    <w:rsid w:val="00966909"/>
    <w:rsid w:val="00973BCA"/>
    <w:rsid w:val="009831B5"/>
    <w:rsid w:val="00991B3B"/>
    <w:rsid w:val="009A32FF"/>
    <w:rsid w:val="009B44BA"/>
    <w:rsid w:val="009B553F"/>
    <w:rsid w:val="009C472E"/>
    <w:rsid w:val="009C6DA5"/>
    <w:rsid w:val="009E0FCF"/>
    <w:rsid w:val="009F0D13"/>
    <w:rsid w:val="009F1577"/>
    <w:rsid w:val="009F523B"/>
    <w:rsid w:val="009F75F9"/>
    <w:rsid w:val="00A03093"/>
    <w:rsid w:val="00A12C69"/>
    <w:rsid w:val="00A13C21"/>
    <w:rsid w:val="00A1626A"/>
    <w:rsid w:val="00A17EEE"/>
    <w:rsid w:val="00A279DE"/>
    <w:rsid w:val="00A33826"/>
    <w:rsid w:val="00A42E78"/>
    <w:rsid w:val="00A43012"/>
    <w:rsid w:val="00A450AC"/>
    <w:rsid w:val="00A518A3"/>
    <w:rsid w:val="00A576D8"/>
    <w:rsid w:val="00A64830"/>
    <w:rsid w:val="00A755C9"/>
    <w:rsid w:val="00A87095"/>
    <w:rsid w:val="00A90FB7"/>
    <w:rsid w:val="00A924FE"/>
    <w:rsid w:val="00AA34B9"/>
    <w:rsid w:val="00AA733C"/>
    <w:rsid w:val="00AB10EE"/>
    <w:rsid w:val="00AB36E3"/>
    <w:rsid w:val="00AB4895"/>
    <w:rsid w:val="00AC5736"/>
    <w:rsid w:val="00AD24AD"/>
    <w:rsid w:val="00AD5F45"/>
    <w:rsid w:val="00AD6AC0"/>
    <w:rsid w:val="00AD7DB4"/>
    <w:rsid w:val="00AE2D43"/>
    <w:rsid w:val="00AE7FBC"/>
    <w:rsid w:val="00AF02B1"/>
    <w:rsid w:val="00AF34C3"/>
    <w:rsid w:val="00AF7020"/>
    <w:rsid w:val="00AF79FF"/>
    <w:rsid w:val="00B00714"/>
    <w:rsid w:val="00B17D7A"/>
    <w:rsid w:val="00B21040"/>
    <w:rsid w:val="00B25A5F"/>
    <w:rsid w:val="00B314E6"/>
    <w:rsid w:val="00B35BE1"/>
    <w:rsid w:val="00B40B44"/>
    <w:rsid w:val="00B415B7"/>
    <w:rsid w:val="00B44D2D"/>
    <w:rsid w:val="00B4591F"/>
    <w:rsid w:val="00B53DD4"/>
    <w:rsid w:val="00B6125E"/>
    <w:rsid w:val="00B62394"/>
    <w:rsid w:val="00B644A2"/>
    <w:rsid w:val="00B654F5"/>
    <w:rsid w:val="00B6580E"/>
    <w:rsid w:val="00B66746"/>
    <w:rsid w:val="00B700B2"/>
    <w:rsid w:val="00B709DD"/>
    <w:rsid w:val="00B84ABF"/>
    <w:rsid w:val="00B9697B"/>
    <w:rsid w:val="00BB1D2B"/>
    <w:rsid w:val="00BB6C7A"/>
    <w:rsid w:val="00BB7EA8"/>
    <w:rsid w:val="00BC2C35"/>
    <w:rsid w:val="00BC6855"/>
    <w:rsid w:val="00BC7B27"/>
    <w:rsid w:val="00BD6036"/>
    <w:rsid w:val="00BD64DB"/>
    <w:rsid w:val="00BD78A6"/>
    <w:rsid w:val="00C1774B"/>
    <w:rsid w:val="00C20832"/>
    <w:rsid w:val="00C21870"/>
    <w:rsid w:val="00C32710"/>
    <w:rsid w:val="00C330D4"/>
    <w:rsid w:val="00C35904"/>
    <w:rsid w:val="00C43131"/>
    <w:rsid w:val="00C45B8E"/>
    <w:rsid w:val="00C46C04"/>
    <w:rsid w:val="00C51B48"/>
    <w:rsid w:val="00C53885"/>
    <w:rsid w:val="00C63212"/>
    <w:rsid w:val="00C660DC"/>
    <w:rsid w:val="00C7126B"/>
    <w:rsid w:val="00C81C69"/>
    <w:rsid w:val="00C846FB"/>
    <w:rsid w:val="00C84A2A"/>
    <w:rsid w:val="00C92492"/>
    <w:rsid w:val="00C936E3"/>
    <w:rsid w:val="00C944E1"/>
    <w:rsid w:val="00CA1239"/>
    <w:rsid w:val="00CA7E52"/>
    <w:rsid w:val="00CB4079"/>
    <w:rsid w:val="00CC4AAC"/>
    <w:rsid w:val="00CC7D4D"/>
    <w:rsid w:val="00CD0ADE"/>
    <w:rsid w:val="00CD2F01"/>
    <w:rsid w:val="00CD4919"/>
    <w:rsid w:val="00CE311B"/>
    <w:rsid w:val="00CE6503"/>
    <w:rsid w:val="00D06D80"/>
    <w:rsid w:val="00D13C75"/>
    <w:rsid w:val="00D16495"/>
    <w:rsid w:val="00D166C4"/>
    <w:rsid w:val="00D22E3B"/>
    <w:rsid w:val="00D52819"/>
    <w:rsid w:val="00D701D4"/>
    <w:rsid w:val="00D751B0"/>
    <w:rsid w:val="00D75234"/>
    <w:rsid w:val="00D76AE5"/>
    <w:rsid w:val="00D84FC3"/>
    <w:rsid w:val="00D85225"/>
    <w:rsid w:val="00D86491"/>
    <w:rsid w:val="00D8676C"/>
    <w:rsid w:val="00D90DD5"/>
    <w:rsid w:val="00D912DC"/>
    <w:rsid w:val="00D93E54"/>
    <w:rsid w:val="00DA455B"/>
    <w:rsid w:val="00DA51E4"/>
    <w:rsid w:val="00DA61F9"/>
    <w:rsid w:val="00DB186A"/>
    <w:rsid w:val="00DB53CA"/>
    <w:rsid w:val="00DB720D"/>
    <w:rsid w:val="00DD171B"/>
    <w:rsid w:val="00DD4DC8"/>
    <w:rsid w:val="00DE1B8F"/>
    <w:rsid w:val="00DE5DF0"/>
    <w:rsid w:val="00DF3A0D"/>
    <w:rsid w:val="00DF43D6"/>
    <w:rsid w:val="00DF5FD9"/>
    <w:rsid w:val="00DF7A14"/>
    <w:rsid w:val="00E00D17"/>
    <w:rsid w:val="00E054AC"/>
    <w:rsid w:val="00E128DE"/>
    <w:rsid w:val="00E24B93"/>
    <w:rsid w:val="00E251D7"/>
    <w:rsid w:val="00E30972"/>
    <w:rsid w:val="00E31F22"/>
    <w:rsid w:val="00E41A40"/>
    <w:rsid w:val="00E51EB6"/>
    <w:rsid w:val="00E535B6"/>
    <w:rsid w:val="00E5418C"/>
    <w:rsid w:val="00E64741"/>
    <w:rsid w:val="00E6642C"/>
    <w:rsid w:val="00E72190"/>
    <w:rsid w:val="00E723C9"/>
    <w:rsid w:val="00E74F62"/>
    <w:rsid w:val="00E75122"/>
    <w:rsid w:val="00E803F5"/>
    <w:rsid w:val="00E81C00"/>
    <w:rsid w:val="00E872F3"/>
    <w:rsid w:val="00E9353B"/>
    <w:rsid w:val="00E9418F"/>
    <w:rsid w:val="00EB2223"/>
    <w:rsid w:val="00EB2930"/>
    <w:rsid w:val="00EB470B"/>
    <w:rsid w:val="00EC2068"/>
    <w:rsid w:val="00ED40D9"/>
    <w:rsid w:val="00ED7E15"/>
    <w:rsid w:val="00EE1772"/>
    <w:rsid w:val="00EE1E65"/>
    <w:rsid w:val="00EE7341"/>
    <w:rsid w:val="00EF08D0"/>
    <w:rsid w:val="00EF34F4"/>
    <w:rsid w:val="00EF5A1B"/>
    <w:rsid w:val="00EF67EC"/>
    <w:rsid w:val="00F024A1"/>
    <w:rsid w:val="00F04C1F"/>
    <w:rsid w:val="00F06919"/>
    <w:rsid w:val="00F06D48"/>
    <w:rsid w:val="00F123B2"/>
    <w:rsid w:val="00F160D0"/>
    <w:rsid w:val="00F17AE1"/>
    <w:rsid w:val="00F3571D"/>
    <w:rsid w:val="00F374D6"/>
    <w:rsid w:val="00F3767E"/>
    <w:rsid w:val="00F4561D"/>
    <w:rsid w:val="00F47CB3"/>
    <w:rsid w:val="00F52167"/>
    <w:rsid w:val="00F54C9F"/>
    <w:rsid w:val="00F60E39"/>
    <w:rsid w:val="00F64316"/>
    <w:rsid w:val="00F72257"/>
    <w:rsid w:val="00F72CB3"/>
    <w:rsid w:val="00F80B30"/>
    <w:rsid w:val="00F83641"/>
    <w:rsid w:val="00F87919"/>
    <w:rsid w:val="00F87F26"/>
    <w:rsid w:val="00F94584"/>
    <w:rsid w:val="00F97EF6"/>
    <w:rsid w:val="00FA1BDA"/>
    <w:rsid w:val="00FA1EA8"/>
    <w:rsid w:val="00FB11BF"/>
    <w:rsid w:val="00FB5AD2"/>
    <w:rsid w:val="00FB7139"/>
    <w:rsid w:val="00FC5048"/>
    <w:rsid w:val="00FC79C9"/>
    <w:rsid w:val="00FC7E77"/>
    <w:rsid w:val="00FD3D77"/>
    <w:rsid w:val="00FD7458"/>
    <w:rsid w:val="00FE37D6"/>
    <w:rsid w:val="00FF5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5737B7"/>
  <w14:defaultImageDpi w14:val="300"/>
  <w15:docId w15:val="{D5C15E0E-7769-4C4E-87A6-2F7C53393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236352"/>
    <w:rPr>
      <w:rFonts w:ascii="Plus Jakarta Sans Light" w:hAnsi="Plus Jakarta Sans Light"/>
      <w:noProof/>
      <w:color w:val="0D004D" w:themeColor="text2"/>
      <w:sz w:val="24"/>
      <w:szCs w:val="24"/>
      <w:lang w:val="en-US"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1B24AC"/>
    <w:pPr>
      <w:keepNext/>
      <w:keepLines/>
      <w:spacing w:after="600" w:line="264" w:lineRule="auto"/>
      <w:outlineLvl w:val="0"/>
    </w:pPr>
    <w:rPr>
      <w:rFonts w:ascii="Plus Jakarta Sans" w:hAnsi="Plus Jakarta Sans"/>
      <w:b/>
      <w:bCs/>
      <w:sz w:val="5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C7B27"/>
    <w:pPr>
      <w:keepNext/>
      <w:keepLines/>
      <w:spacing w:before="240" w:after="240" w:line="312" w:lineRule="auto"/>
      <w:outlineLvl w:val="1"/>
    </w:pPr>
    <w:rPr>
      <w:rFonts w:ascii="Plus Jakarta Sans" w:hAnsi="Plus Jakarta Sans"/>
      <w:b/>
      <w:bCs/>
      <w:sz w:val="36"/>
      <w:szCs w:val="26"/>
      <w:lang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600C0"/>
    <w:pPr>
      <w:keepNext/>
      <w:keepLines/>
      <w:spacing w:before="240" w:after="240" w:line="312" w:lineRule="auto"/>
      <w:outlineLvl w:val="2"/>
    </w:pPr>
    <w:rPr>
      <w:rFonts w:ascii="Plus Jakarta Sans" w:hAnsi="Plus Jakarta Sans"/>
      <w:b/>
      <w:bCs/>
      <w:color w:val="512EAB"/>
      <w:sz w:val="28"/>
      <w:lang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5C06F0"/>
    <w:pPr>
      <w:keepNext/>
      <w:keepLines/>
      <w:spacing w:before="120" w:after="360" w:line="312" w:lineRule="auto"/>
      <w:outlineLvl w:val="3"/>
    </w:pPr>
    <w:rPr>
      <w:rFonts w:ascii="Plus Jakarta Sans SemiBold" w:hAnsi="Plus Jakarta Sans SemiBold"/>
      <w:b/>
      <w:bCs/>
      <w:iCs/>
      <w:color w:val="000000"/>
      <w:sz w:val="28"/>
      <w:lang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5C06F0"/>
    <w:pPr>
      <w:keepNext/>
      <w:keepLines/>
      <w:spacing w:before="120" w:after="360" w:line="312" w:lineRule="auto"/>
      <w:outlineLvl w:val="4"/>
    </w:pPr>
    <w:rPr>
      <w:rFonts w:ascii="Plus Jakarta Sans SemiBold" w:hAnsi="Plus Jakarta Sans SemiBold"/>
      <w:b/>
      <w:color w:val="000000"/>
      <w:sz w:val="28"/>
      <w:lang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5C06F0"/>
    <w:pPr>
      <w:keepNext/>
      <w:keepLines/>
      <w:spacing w:before="120" w:after="360" w:line="312" w:lineRule="auto"/>
      <w:outlineLvl w:val="5"/>
    </w:pPr>
    <w:rPr>
      <w:rFonts w:ascii="Plus Jakarta Sans SemiBold" w:hAnsi="Plus Jakarta Sans SemiBold"/>
      <w:b/>
      <w:iCs/>
      <w:color w:val="000000"/>
      <w:sz w:val="28"/>
      <w:lang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95591A"/>
    <w:pPr>
      <w:keepNext/>
      <w:keepLines/>
      <w:spacing w:before="120" w:after="360"/>
      <w:outlineLvl w:val="6"/>
    </w:pPr>
    <w:rPr>
      <w:rFonts w:ascii="Plus Jakarta Sans SemiBold" w:hAnsi="Plus Jakarta Sans SemiBold"/>
      <w:b/>
      <w:caps/>
      <w:color w:val="000000" w:themeColor="text1"/>
      <w:lang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B24AC"/>
    <w:rPr>
      <w:rFonts w:ascii="Plus Jakarta Sans" w:hAnsi="Plus Jakarta Sans"/>
      <w:b/>
      <w:bCs/>
      <w:color w:val="0D004D" w:themeColor="text2"/>
      <w:sz w:val="52"/>
      <w:szCs w:val="32"/>
      <w:lang w:val="en-US" w:eastAsia="en-US"/>
    </w:rPr>
  </w:style>
  <w:style w:type="character" w:customStyle="1" w:styleId="Heading2Char">
    <w:name w:val="Heading 2 Char"/>
    <w:link w:val="Heading2"/>
    <w:uiPriority w:val="9"/>
    <w:rsid w:val="00BC7B27"/>
    <w:rPr>
      <w:rFonts w:ascii="Plus Jakarta Sans" w:hAnsi="Plus Jakarta Sans"/>
      <w:b/>
      <w:bCs/>
      <w:noProof/>
      <w:color w:val="0D004D" w:themeColor="text2"/>
      <w:sz w:val="36"/>
      <w:szCs w:val="26"/>
      <w:lang w:val="en-US" w:eastAsia="en-US"/>
    </w:rPr>
  </w:style>
  <w:style w:type="character" w:customStyle="1" w:styleId="Heading3Char">
    <w:name w:val="Heading 3 Char"/>
    <w:link w:val="Heading3"/>
    <w:uiPriority w:val="9"/>
    <w:rsid w:val="008600C0"/>
    <w:rPr>
      <w:rFonts w:ascii="Plus Jakarta Sans" w:hAnsi="Plus Jakarta Sans"/>
      <w:b/>
      <w:bCs/>
      <w:noProof/>
      <w:color w:val="512EAB"/>
      <w:sz w:val="28"/>
      <w:szCs w:val="24"/>
      <w:lang w:val="en-US" w:eastAsia="en-US"/>
    </w:rPr>
  </w:style>
  <w:style w:type="character" w:customStyle="1" w:styleId="Heading4Char">
    <w:name w:val="Heading 4 Char"/>
    <w:link w:val="Heading4"/>
    <w:uiPriority w:val="9"/>
    <w:rsid w:val="005C06F0"/>
    <w:rPr>
      <w:rFonts w:ascii="Plus Jakarta Sans SemiBold" w:hAnsi="Plus Jakarta Sans SemiBold"/>
      <w:b/>
      <w:bCs/>
      <w:iCs/>
      <w:color w:val="000000"/>
      <w:sz w:val="28"/>
      <w:szCs w:val="24"/>
      <w:lang w:val="en-US" w:eastAsia="en-US"/>
    </w:rPr>
  </w:style>
  <w:style w:type="character" w:customStyle="1" w:styleId="Heading5Char">
    <w:name w:val="Heading 5 Char"/>
    <w:link w:val="Heading5"/>
    <w:uiPriority w:val="9"/>
    <w:rsid w:val="005C06F0"/>
    <w:rPr>
      <w:rFonts w:ascii="Plus Jakarta Sans SemiBold" w:hAnsi="Plus Jakarta Sans SemiBold"/>
      <w:b/>
      <w:color w:val="000000"/>
      <w:sz w:val="28"/>
      <w:szCs w:val="24"/>
      <w:lang w:val="en-US" w:eastAsia="en-US"/>
    </w:rPr>
  </w:style>
  <w:style w:type="character" w:customStyle="1" w:styleId="Heading6Char">
    <w:name w:val="Heading 6 Char"/>
    <w:link w:val="Heading6"/>
    <w:uiPriority w:val="9"/>
    <w:rsid w:val="005C06F0"/>
    <w:rPr>
      <w:rFonts w:ascii="Plus Jakarta Sans SemiBold" w:hAnsi="Plus Jakarta Sans SemiBold"/>
      <w:b/>
      <w:iCs/>
      <w:color w:val="000000"/>
      <w:sz w:val="28"/>
      <w:szCs w:val="24"/>
      <w:lang w:val="en-US" w:eastAsia="en-US"/>
    </w:rPr>
  </w:style>
  <w:style w:type="character" w:customStyle="1" w:styleId="Heading7Char">
    <w:name w:val="Heading 7 Char"/>
    <w:link w:val="Heading7"/>
    <w:uiPriority w:val="9"/>
    <w:rsid w:val="0095591A"/>
    <w:rPr>
      <w:rFonts w:ascii="Plus Jakarta Sans SemiBold" w:hAnsi="Plus Jakarta Sans SemiBold"/>
      <w:b/>
      <w:caps/>
      <w:color w:val="000000" w:themeColor="text1"/>
      <w:sz w:val="24"/>
      <w:szCs w:val="24"/>
      <w:lang w:val="en-US" w:eastAsia="en-US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175B3F"/>
    <w:pPr>
      <w:spacing w:after="240" w:line="276" w:lineRule="auto"/>
    </w:pPr>
    <w:rPr>
      <w:rFonts w:ascii="Plus Jakarta Sans" w:hAnsi="Plus Jakarta Sans" w:cs="Open Sans Light"/>
      <w:noProof/>
      <w:color w:val="000000" w:themeColor="text1"/>
      <w:lang w:val="en-US"/>
    </w:rPr>
  </w:style>
  <w:style w:type="character" w:customStyle="1" w:styleId="BodyTextChar">
    <w:name w:val="Body Text Char"/>
    <w:link w:val="BodyText"/>
    <w:uiPriority w:val="99"/>
    <w:rsid w:val="00175B3F"/>
    <w:rPr>
      <w:rFonts w:ascii="Plus Jakarta Sans" w:hAnsi="Plus Jakarta Sans" w:cs="Open Sans Light"/>
      <w:noProof/>
      <w:color w:val="000000" w:themeColor="text1"/>
      <w:sz w:val="24"/>
      <w:szCs w:val="24"/>
      <w:lang w:val="en-US" w:eastAsia="en-GB"/>
    </w:rPr>
  </w:style>
  <w:style w:type="paragraph" w:styleId="ListBullet">
    <w:name w:val="List Bullet"/>
    <w:basedOn w:val="Normal"/>
    <w:uiPriority w:val="99"/>
    <w:unhideWhenUsed/>
    <w:qFormat/>
    <w:rsid w:val="00CD2F01"/>
    <w:pPr>
      <w:numPr>
        <w:numId w:val="1"/>
      </w:numPr>
      <w:spacing w:before="120" w:after="120" w:line="312" w:lineRule="auto"/>
      <w:ind w:left="357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character" w:styleId="Hyperlink">
    <w:name w:val="Hyperlink"/>
    <w:uiPriority w:val="99"/>
    <w:unhideWhenUsed/>
    <w:rsid w:val="00D16495"/>
    <w:rPr>
      <w:rFonts w:asciiTheme="minorHAnsi" w:hAnsiTheme="minorHAnsi"/>
      <w:b w:val="0"/>
      <w:i w:val="0"/>
      <w:color w:val="512EAB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E788B"/>
    <w:pPr>
      <w:spacing w:line="360" w:lineRule="atLeast"/>
    </w:pPr>
    <w:rPr>
      <w:rFonts w:asciiTheme="minorHAnsi" w:hAnsiTheme="minorHAnsi"/>
      <w:color w:val="000000"/>
      <w:szCs w:val="22"/>
      <w:lang w:eastAsia="en-US"/>
    </w:rPr>
  </w:style>
  <w:style w:type="character" w:styleId="SubtleEmphasis">
    <w:name w:val="Subtle Emphasis"/>
    <w:aliases w:val="Special Cases"/>
    <w:uiPriority w:val="19"/>
    <w:rsid w:val="00D16495"/>
    <w:rPr>
      <w:rFonts w:asciiTheme="minorHAnsi" w:hAnsiTheme="minorHAnsi"/>
      <w:b w:val="0"/>
      <w:i/>
      <w:iCs/>
      <w:color w:val="000000" w:themeColor="text1"/>
      <w:sz w:val="24"/>
    </w:rPr>
  </w:style>
  <w:style w:type="character" w:styleId="Emphasis">
    <w:name w:val="Emphasis"/>
    <w:uiPriority w:val="20"/>
    <w:rsid w:val="00D16495"/>
    <w:rPr>
      <w:rFonts w:asciiTheme="minorHAnsi" w:hAnsiTheme="minorHAnsi"/>
      <w:b w:val="0"/>
      <w:i/>
      <w:iCs/>
      <w:color w:val="000000" w:themeColor="text1"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2A7971"/>
    <w:pPr>
      <w:ind w:left="7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2A7971"/>
    <w:pPr>
      <w:ind w:left="96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2A7971"/>
    <w:pPr>
      <w:ind w:left="120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2A7971"/>
    <w:pPr>
      <w:ind w:left="1440"/>
    </w:pPr>
    <w:rPr>
      <w:rFonts w:ascii="Plus Jakarta Sans" w:hAnsi="Plus Jakarta Sans"/>
      <w:color w:val="000000"/>
      <w:sz w:val="20"/>
      <w:szCs w:val="20"/>
      <w:lang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2A7971"/>
    <w:pPr>
      <w:ind w:left="168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2A7971"/>
    <w:pPr>
      <w:ind w:left="19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7D0494"/>
    <w:pPr>
      <w:tabs>
        <w:tab w:val="center" w:pos="4680"/>
        <w:tab w:val="right" w:pos="9360"/>
      </w:tabs>
      <w:spacing w:line="312" w:lineRule="auto"/>
    </w:pPr>
    <w:rPr>
      <w:color w:val="000000" w:themeColor="text1"/>
      <w:sz w:val="20"/>
      <w:lang w:eastAsia="en-US"/>
    </w:rPr>
  </w:style>
  <w:style w:type="character" w:customStyle="1" w:styleId="HeaderChar">
    <w:name w:val="Header Char"/>
    <w:link w:val="Head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7D0494"/>
    <w:pPr>
      <w:tabs>
        <w:tab w:val="center" w:pos="4680"/>
        <w:tab w:val="right" w:pos="9360"/>
      </w:tabs>
      <w:spacing w:before="240" w:line="312" w:lineRule="auto"/>
    </w:pPr>
    <w:rPr>
      <w:color w:val="000000" w:themeColor="text1"/>
      <w:sz w:val="20"/>
      <w:lang w:eastAsia="en-US"/>
    </w:rPr>
  </w:style>
  <w:style w:type="character" w:customStyle="1" w:styleId="FooterChar">
    <w:name w:val="Footer Char"/>
    <w:link w:val="Foot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Heading1"/>
    <w:next w:val="Normal"/>
    <w:autoRedefine/>
    <w:uiPriority w:val="39"/>
    <w:unhideWhenUsed/>
    <w:rsid w:val="00596AC4"/>
    <w:pPr>
      <w:pBdr>
        <w:bottom w:val="single" w:sz="18" w:space="1" w:color="512EAB"/>
      </w:pBdr>
      <w:tabs>
        <w:tab w:val="right" w:pos="10302"/>
      </w:tabs>
      <w:spacing w:before="360" w:after="360"/>
    </w:pPr>
    <w:rPr>
      <w:rFonts w:asciiTheme="majorHAnsi" w:hAnsiTheme="majorHAnsi"/>
      <w:sz w:val="32"/>
    </w:rPr>
  </w:style>
  <w:style w:type="paragraph" w:styleId="TOC2">
    <w:name w:val="toc 2"/>
    <w:basedOn w:val="Normal"/>
    <w:next w:val="Normal"/>
    <w:autoRedefine/>
    <w:uiPriority w:val="39"/>
    <w:unhideWhenUsed/>
    <w:rsid w:val="007E788B"/>
    <w:pPr>
      <w:tabs>
        <w:tab w:val="right" w:pos="10302"/>
      </w:tabs>
      <w:spacing w:before="360"/>
    </w:pPr>
    <w:rPr>
      <w:rFonts w:asciiTheme="majorHAnsi" w:hAnsiTheme="majorHAnsi"/>
      <w:b/>
      <w:color w:val="000000"/>
      <w:szCs w:val="22"/>
      <w:lang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CD2F01"/>
    <w:pPr>
      <w:numPr>
        <w:numId w:val="6"/>
      </w:numPr>
      <w:spacing w:after="240" w:line="312" w:lineRule="auto"/>
      <w:ind w:left="924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5"/>
      </w:numPr>
      <w:spacing w:after="240"/>
      <w:ind w:left="357" w:hanging="357"/>
      <w:contextualSpacing/>
    </w:pPr>
    <w:rPr>
      <w:lang w:eastAsia="en-US"/>
    </w:rPr>
  </w:style>
  <w:style w:type="paragraph" w:styleId="ListNumber2">
    <w:name w:val="List Number 2"/>
    <w:basedOn w:val="Normal"/>
    <w:uiPriority w:val="99"/>
    <w:unhideWhenUsed/>
    <w:rsid w:val="00CD2F01"/>
    <w:pPr>
      <w:numPr>
        <w:numId w:val="19"/>
      </w:numPr>
      <w:spacing w:after="120" w:line="312" w:lineRule="auto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4"/>
      </w:numPr>
      <w:contextualSpacing/>
    </w:pPr>
    <w:rPr>
      <w:lang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7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2A7971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rsid w:val="00CD2F01"/>
    <w:pPr>
      <w:spacing w:line="312" w:lineRule="auto"/>
      <w:ind w:left="720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5"/>
      </w:numPr>
      <w:contextualSpacing/>
    </w:pPr>
    <w:rPr>
      <w:lang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4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13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11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ED7E15"/>
    <w:rPr>
      <w:rFonts w:ascii="Plus Jakarta Sans Light" w:hAnsi="Plus Jakarta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10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10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10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10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10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10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10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10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10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14191D"/>
    <w:rPr>
      <w:color w:val="B79BFE" w:themeColor="accent1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ED7E15"/>
    <w:rPr>
      <w:rFonts w:ascii="Plus Jakarta Sans Light" w:hAnsi="Plus Jakarta Sans Light"/>
      <w:sz w:val="24"/>
      <w:szCs w:val="24"/>
      <w:lang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paragraph" w:customStyle="1" w:styleId="Default">
    <w:name w:val="Default"/>
    <w:rsid w:val="00ED7E15"/>
    <w:pPr>
      <w:autoSpaceDE w:val="0"/>
      <w:autoSpaceDN w:val="0"/>
      <w:adjustRightInd w:val="0"/>
    </w:pPr>
    <w:rPr>
      <w:rFonts w:ascii="Plus Jakarta Sans" w:hAnsi="Plus Jakarta Sans" w:cs="Open Sans Light"/>
      <w:color w:val="000000"/>
      <w:sz w:val="24"/>
      <w:szCs w:val="24"/>
    </w:rPr>
  </w:style>
  <w:style w:type="paragraph" w:customStyle="1" w:styleId="Quotebox">
    <w:name w:val="Quote box"/>
    <w:basedOn w:val="Heading2"/>
    <w:rsid w:val="00F4561D"/>
    <w:pPr>
      <w:spacing w:before="0" w:line="276" w:lineRule="auto"/>
    </w:pPr>
    <w:rPr>
      <w:b w:val="0"/>
      <w:bCs w:val="0"/>
      <w:color w:val="0D004D"/>
    </w:rPr>
  </w:style>
  <w:style w:type="paragraph" w:customStyle="1" w:styleId="TableHeading">
    <w:name w:val="Table Heading"/>
    <w:basedOn w:val="BodyText"/>
    <w:rsid w:val="00BC7B27"/>
    <w:pPr>
      <w:spacing w:after="0"/>
    </w:pPr>
    <w:rPr>
      <w:b/>
      <w:bCs/>
      <w:color w:val="0D004D"/>
      <w:szCs w:val="32"/>
    </w:rPr>
  </w:style>
  <w:style w:type="paragraph" w:customStyle="1" w:styleId="TableText">
    <w:name w:val="Table Text"/>
    <w:basedOn w:val="BodyText"/>
    <w:rsid w:val="009305A0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97671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24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0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8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4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8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5" Type="http://schemas.openxmlformats.org/officeDocument/2006/relationships/numbering" Target="numbering.xml"/><Relationship Id="rId61" Type="http://schemas.openxmlformats.org/officeDocument/2006/relationships/footer" Target="footer2.xm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oleObject" Target="embeddings/oleObject1.bin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8" Type="http://schemas.openxmlformats.org/officeDocument/2006/relationships/webSettings" Target="web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footer" Target="footer1.xml"/><Relationship Id="rId20" Type="http://schemas.openxmlformats.org/officeDocument/2006/relationships/image" Target="media/image10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endnotes" Target="end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Pearson-A4-Portrait.dotx" TargetMode="External"/></Relationships>
</file>

<file path=word/theme/theme1.xml><?xml version="1.0" encoding="utf-8"?>
<a:theme xmlns:a="http://schemas.openxmlformats.org/drawingml/2006/main" name="Pearson_Color_Themes">
  <a:themeElements>
    <a:clrScheme name="Pearson Theme">
      <a:dk1>
        <a:srgbClr val="000000"/>
      </a:dk1>
      <a:lt1>
        <a:srgbClr val="FFFFFF"/>
      </a:lt1>
      <a:dk2>
        <a:srgbClr val="0D004D"/>
      </a:dk2>
      <a:lt2>
        <a:srgbClr val="FFFFFF"/>
      </a:lt2>
      <a:accent1>
        <a:srgbClr val="B79BFE"/>
      </a:accent1>
      <a:accent2>
        <a:srgbClr val="7950E2"/>
      </a:accent2>
      <a:accent3>
        <a:srgbClr val="56E2E1"/>
      </a:accent3>
      <a:accent4>
        <a:srgbClr val="EC8DE2"/>
      </a:accent4>
      <a:accent5>
        <a:srgbClr val="FFCE00"/>
      </a:accent5>
      <a:accent6>
        <a:srgbClr val="B820A9"/>
      </a:accent6>
      <a:hlink>
        <a:srgbClr val="B79BFE"/>
      </a:hlink>
      <a:folHlink>
        <a:srgbClr val="B79BFE"/>
      </a:folHlink>
    </a:clrScheme>
    <a:fontScheme name="Plus Jakarta Sans SemiBold-Plus Jakarta Sans">
      <a:majorFont>
        <a:latin typeface="Plus Jakarta Sans SemiBold" panose="020B0609020204030204"/>
        <a:ea typeface=""/>
        <a:cs typeface=""/>
        <a:font script="Jpan" typeface="HG丸ｺﾞｼｯｸM-PRO"/>
        <a:font script="Hang" typeface="HY중고딕"/>
        <a:font script="Hans" typeface="华文楷体"/>
        <a:font script="Hant" typeface="新細明體"/>
        <a:font script="Arab" typeface="Tahoma"/>
        <a:font script="Hebr" typeface="Levenim MT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lus Jakarta Sans" panose="020B060403050404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Plus Jakarta Sans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rtlCol="0" anchor="ctr"/>
      <a:lstStyle>
        <a:defPPr algn="ctr">
          <a:defRPr/>
        </a:defPPr>
      </a:lstStyle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9525">
          <a:solidFill>
            <a:schemeClr val="tx2"/>
          </a:solidFill>
        </a:ln>
      </a:spPr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none" lIns="0" tIns="0" rIns="0" bIns="0" rtlCol="0">
        <a:spAutoFit/>
      </a:bodyPr>
      <a:lstStyle>
        <a:defPPr algn="l">
          <a:defRPr sz="1100" dirty="0" smtClean="0">
            <a:solidFill>
              <a:schemeClr val="tx2"/>
            </a:solidFill>
          </a:defRPr>
        </a:defPPr>
      </a:lstStyle>
    </a:txDef>
  </a:objectDefaults>
  <a:extraClrSchemeLst/>
  <a:custClrLst>
    <a:custClr name="Pearson Purple">
      <a:srgbClr val="0D004D"/>
    </a:custClr>
    <a:custClr name="Amethyst">
      <a:srgbClr val="512EAB"/>
    </a:custClr>
    <a:custClr name="Light Purple">
      <a:srgbClr val="C1BFFF"/>
    </a:custClr>
    <a:custClr name="Fuchsia">
      <a:srgbClr val="DF41CF"/>
    </a:custClr>
    <a:custClr name="Amber">
      <a:srgbClr val="FFCE00"/>
    </a:custClr>
    <a:custClr name="Turquoise">
      <a:srgbClr val="56E2E1"/>
    </a:custClr>
    <a:custClr name="Blank">
      <a:srgbClr val="FFFFFF"/>
    </a:custClr>
    <a:custClr name="Blank">
      <a:srgbClr val="FFFFFF"/>
    </a:custClr>
    <a:custClr name="Blank">
      <a:srgbClr val="FFFFFF"/>
    </a:custClr>
    <a:custClr name="Positive">
      <a:srgbClr val="00C800"/>
    </a:custClr>
    <a:custClr name="Blank">
      <a:srgbClr val="FFFFFF"/>
    </a:custClr>
    <a:custClr name="Blank">
      <a:srgbClr val="FFFFFF"/>
    </a:custClr>
    <a:custClr name="Mist Purple">
      <a:srgbClr val="EDECF6"/>
    </a:custClr>
    <a:custClr name="Fuschia Tint">
      <a:srgbClr val="EFA0E7"/>
    </a:custClr>
    <a:custClr name="Amber Tint">
      <a:srgbClr val="FFE67F"/>
    </a:custClr>
    <a:custClr name="Turquoise Tint">
      <a:srgbClr val="B3F2F1"/>
    </a:custClr>
    <a:custClr name="Blank">
      <a:srgbClr val="FFFFFF"/>
    </a:custClr>
    <a:custClr name="Blank">
      <a:srgbClr val="FFFFFF"/>
    </a:custClr>
    <a:custClr name="Blank">
      <a:srgbClr val="FFFFFF"/>
    </a:custClr>
    <a:custClr name="Negative">
      <a:srgbClr val="FF0000"/>
    </a:custClr>
  </a:custClrLst>
  <a:extLst>
    <a:ext uri="{05A4C25C-085E-4340-85A3-A5531E510DB2}">
      <thm15:themeFamily xmlns:thm15="http://schemas.microsoft.com/office/thememl/2012/main" name="Pearson_Color_Themes" id="{0879D163-5945-B243-9DC3-8028904CD4D6}" vid="{7A8C53F1-01B4-554A-A51E-D5ADBD66A37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F12155DC34684097DFFA9B1A005973" ma:contentTypeVersion="14" ma:contentTypeDescription="Create a new document." ma:contentTypeScope="" ma:versionID="baa7ceda96eefa7a5edd46deb02a8fd0">
  <xsd:schema xmlns:xsd="http://www.w3.org/2001/XMLSchema" xmlns:xs="http://www.w3.org/2001/XMLSchema" xmlns:p="http://schemas.microsoft.com/office/2006/metadata/properties" xmlns:ns2="67f32d8e-c004-4b2a-8588-6055e191469e" xmlns:ns3="84ffc5bf-a0ff-449e-baf2-5e09aebe7ba1" targetNamespace="http://schemas.microsoft.com/office/2006/metadata/properties" ma:root="true" ma:fieldsID="bcf612f2a52a0bb8ffae56a1c0e08fc5" ns2:_="" ns3:_="">
    <xsd:import namespace="67f32d8e-c004-4b2a-8588-6055e191469e"/>
    <xsd:import namespace="84ffc5bf-a0ff-449e-baf2-5e09aebe7b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Preview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f32d8e-c004-4b2a-8588-6055e19146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Preview" ma:index="21" nillable="true" ma:displayName="Preview" ma:format="Thumbnail" ma:internalName="Preview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ffc5bf-a0ff-449e-baf2-5e09aebe7ba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9193cb2-cb51-48b2-a90e-5130575901ff}" ma:internalName="TaxCatchAll" ma:showField="CatchAllData" ma:web="84ffc5bf-a0ff-449e-baf2-5e09aebe7ba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7f32d8e-c004-4b2a-8588-6055e191469e">
      <Terms xmlns="http://schemas.microsoft.com/office/infopath/2007/PartnerControls"/>
    </lcf76f155ced4ddcb4097134ff3c332f>
    <TaxCatchAll xmlns="84ffc5bf-a0ff-449e-baf2-5e09aebe7ba1" xsi:nil="true"/>
    <Preview xmlns="67f32d8e-c004-4b2a-8588-6055e191469e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50F55CC-DB0B-494C-8928-2CA51106BE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f32d8e-c004-4b2a-8588-6055e191469e"/>
    <ds:schemaRef ds:uri="84ffc5bf-a0ff-449e-baf2-5e09aebe7b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6F86268-919A-4113-B067-3C603D3B8489}">
  <ds:schemaRefs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purl.org/dc/elements/1.1/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84ffc5bf-a0ff-449e-baf2-5e09aebe7ba1"/>
    <ds:schemaRef ds:uri="67f32d8e-c004-4b2a-8588-6055e191469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8cc434d7-97d0-47d3-b5c5-14fe0e33e34b}" enabled="0" method="" siteId="{8cc434d7-97d0-47d3-b5c5-14fe0e33e34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Pearson-A4-Portrait</Template>
  <TotalTime>1</TotalTime>
  <Pages>23</Pages>
  <Words>384</Words>
  <Characters>2192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2571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2021-02-05T14:09:00Z</cp:lastPrinted>
  <dcterms:created xsi:type="dcterms:W3CDTF">2025-09-08T17:10:00Z</dcterms:created>
  <dcterms:modified xsi:type="dcterms:W3CDTF">2025-09-08T17:10:00Z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0x01010097F12155DC34684097DFFA9B1A005973</vt:lpwstr>
  </property>
  <property fmtid="{D5CDD505-2E9C-101B-9397-08002B2CF9AE}" pid="3" name="MediaServiceImageTags">
    <vt:lpwstr/>
  </property>
</Properties>
</file>